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0f29" w14:paraId="02c0f29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360CA3" w:rsidRPr="007C6DDC">
        <w:rPr>
          <w:lang w:val="hr-HR"/>
        </w:rPr>
        <w:t>VRCAN, d.o.o., Sinj, Brnaška 24, OIB: 88161503733, MBS: 060085609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F001E5">
        <w:rPr>
          <w:lang w:val="hr-HR"/>
        </w:rPr>
        <w:t>27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360CA3" w:rsidRPr="007C6DDC">
        <w:rPr>
          <w:lang w:val="hr-HR"/>
        </w:rPr>
        <w:t>VRCAN, d.o.o., Sinj, Brnaška 24, OIB: 88161503733, MBS: 060085609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F001E5">
        <w:rPr>
          <w:lang w:val="hr-HR"/>
        </w:rPr>
        <w:t>27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3E0B03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3E0B03">
        <w:t>Mateo Erceg, Zagreb, Radnička cesta 30, OIB: 93602617826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360CA3" w:rsidRPr="007C6DDC">
        <w:rPr>
          <w:lang w:val="hr-HR"/>
        </w:rPr>
        <w:t>VRCAN, d.o.o., Sinj, Brnaška 24, OIB: 88161503733, MBS: 060085609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60CA3">
        <w:rPr>
          <w:lang w:val="hr-HR"/>
        </w:rPr>
        <w:t>23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92234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92234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360CA3" w:rsidRPr="007C6DDC">
        <w:rPr>
          <w:lang w:val="hr-HR"/>
        </w:rPr>
        <w:t>VRCAN, d.o.o., Sinj, Brnaška 24, OIB: 88161503733, MBS: 060085609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92234" w:rsidRPr="00464B80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60CA3" w:rsidRPr="007C6DDC">
        <w:rPr>
          <w:lang w:val="hr-HR"/>
        </w:rPr>
        <w:t>182 dana, u ukupnom iznosu od 1.201,81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0CA3">
        <w:rPr>
          <w:b/>
          <w:lang w:val="hr-HR"/>
        </w:rPr>
        <w:t>24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001E5">
        <w:rPr>
          <w:lang w:val="hr-HR"/>
        </w:rPr>
        <w:t>27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9768B" w:rsidP="00F31929" w:rsidR="0079768B">
      <w:pPr>
        <w:jc w:val="both"/>
        <w:rPr>
          <w:lang w:val="hr-HR"/>
        </w:rPr>
      </w:pPr>
    </w:p>
    <w:p w:rsidRDefault="00F82A11" w:rsidP="00F31929" w:rsidR="00F82A11" w:rsidRPr="003E0B03">
      <w:pPr>
        <w:jc w:val="both"/>
        <w:rPr>
          <w:sz w:val="8"/>
          <w:szCs w:val="8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E0B03">
      <w:pPr>
        <w:jc w:val="both"/>
        <w:rPr>
          <w:sz w:val="16"/>
          <w:szCs w:val="16"/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4BF" w:rsidRPr="00CE24B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60CA3">
      <w:t>574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60CA3">
      <w:t>574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5E82"/>
    <w:rsid w:val="003C7DA7"/>
    <w:rsid w:val="003D186E"/>
    <w:rsid w:val="003D1ECF"/>
    <w:rsid w:val="003E0B03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24BF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01E5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8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4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24B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24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24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4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24B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24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24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VRCAN, društvo s ograničenom odgovornošću za ugostiteljstvo i trgovinu</izvorni_sadrzaj>
    <derivirana_varijabla naziv="DomainObject.Predmet.ProtustrankaFormated_1">  VRCAN, društvo s ograničenom odgovornošću za ugostiteljstvo i trgovinu</derivirana_varijabla>
  </DomainObject.Predmet.ProtustrankaFormated>
  <DomainObject.Predmet.ProtustrankaFormatedOIB>
    <izvorni_sadrzaj>  VRCAN, društvo s ograničenom odgovornošću za ugostiteljstvo i trgovinu, OIB 88161503733</izvorni_sadrzaj>
    <derivirana_varijabla naziv="DomainObject.Predmet.ProtustrankaFormatedOIB_1">  VRCAN, društvo s ograničenom odgovornošću za ugostiteljstvo i trgovinu, OIB 88161503733</derivirana_varijabla>
  </DomainObject.Predmet.ProtustrankaFormatedOIB>
  <DomainObject.Predmet.ProtustrankaFormatedWithAdress>
    <izvorni_sadrzaj> VRCAN, društvo s ograničenom odgovornošću za ugostiteljstvo i trgovinu, Brnaška 24, 21230 Sinj</izvorni_sadrzaj>
    <derivirana_varijabla naziv="DomainObject.Predmet.ProtustrankaFormatedWithAdress_1"> VRCAN, društvo s ograničenom odgovornošću za ugostiteljstvo i trgovinu, Brnaška 24, 21230 Sinj</derivirana_varijabla>
  </DomainObject.Predmet.ProtustrankaFormatedWithAdress>
  <DomainObject.Predmet.ProtustrankaFormatedWithAdressOIB>
    <izvorni_sadrzaj> VRCAN, društvo s ograničenom odgovornošću za ugostiteljstvo i trgovinu, OIB 88161503733, Brnaška 24, 21230 Sinj</izvorni_sadrzaj>
    <derivirana_varijabla naziv="DomainObject.Predmet.ProtustrankaFormatedWithAdressOIB_1"> VRCAN, društvo s ograničenom odgovornošću za ugostiteljstvo i trgovinu, OIB 88161503733, Brnaška 24, 21230 Sinj</derivirana_varijabla>
  </DomainObject.Predmet.ProtustrankaFormatedWithAdressOIB>
  <DomainObject.Predmet.ProtustrankaWithAdress>
    <izvorni_sadrzaj>VRCAN, društvo s ograničenom odgovornošću za ugostiteljstvo i trgovinu Brnaška 24, 21230 Sinj</izvorni_sadrzaj>
    <derivirana_varijabla naziv="DomainObject.Predmet.ProtustrankaWithAdress_1">VRCAN, društvo s ograničenom odgovornošću za ugostiteljstvo i trgovinu Brnaška 24, 21230 Sinj</derivirana_varijabla>
  </DomainObject.Predmet.ProtustrankaWithAdress>
  <DomainObject.Predmet.ProtustrankaWithAdressOIB>
    <izvorni_sadrzaj>VRCAN, društvo s ograničenom odgovornošću za ugostiteljstvo i trgovinu, OIB 88161503733, Brnaška 24, 21230 Sinj</izvorni_sadrzaj>
    <derivirana_varijabla naziv="DomainObject.Predmet.ProtustrankaWithAdressOIB_1">VRCAN, društvo s ograničenom odgovornošću za ugostiteljstvo i trgovinu, OIB 88161503733, Brnaška 24, 21230 Sinj</derivirana_varijabla>
  </DomainObject.Predmet.ProtustrankaWithAdressOIB>
  <DomainObject.Predmet.ProtustrankaNazivFormated>
    <izvorni_sadrzaj>VRCAN, društvo s ograničenom odgovornošću za ugostiteljstvo i trgovinu</izvorni_sadrzaj>
    <derivirana_varijabla naziv="DomainObject.Predmet.ProtustrankaNazivFormated_1">VRCAN, društvo s ograničenom odgovornošću za ugostiteljstvo i trgovinu</derivirana_varijabla>
  </DomainObject.Predmet.ProtustrankaNazivFormated>
  <DomainObject.Predmet.ProtustrankaNazivFormatedOIB>
    <izvorni_sadrzaj>VRCAN, društvo s ograničenom odgovornošću za ugostiteljstvo i trgovinu, OIB 88161503733</izvorni_sadrzaj>
    <derivirana_varijabla naziv="DomainObject.Predmet.ProtustrankaNazivFormatedOIB_1">VRCAN, društvo s ograničenom odgovornošću za ugostiteljstvo i trgovinu, OIB 88161503733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1201.81</izvorni_sadrzaj>
    <derivirana_varijabla naziv="DomainObject.Predmet.TrenutnaVrijednost_1">1201.81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VRCAN, društvo s ograničenom odgovornošću za ugostiteljstvo i trgovinu</item>
    </izvorni_sadrzaj>
    <derivirana_varijabla naziv="DomainObject.Predmet.ProtuStrankaListFormated_1">
      <item>VRCAN, društvo s ograničenom odgovornošću za ugostiteljstvo i trgovinu</item>
    </derivirana_varijabla>
  </DomainObject.Predmet.ProtuStrankaListFormated>
  <DomainObject.Predmet.ProtuStrankaListFormatedOIB>
    <izvorni_sadrzaj>
      <item>VRCAN, društvo s ograničenom odgovornošću za ugostiteljstvo i trgovinu, OIB 88161503733</item>
    </izvorni_sadrzaj>
    <derivirana_varijabla naziv="DomainObject.Predmet.ProtuStrankaListFormatedOIB_1">
      <item>VRCAN, društvo s ograničenom odgovornošću za ugostiteljstvo i trgovinu, OIB 88161503733</item>
    </derivirana_varijabla>
  </DomainObject.Predmet.ProtuStrankaListFormatedOIB>
  <DomainObject.Predmet.ProtuStrankaListFormatedWithAdress>
    <izvorni_sadrzaj>
      <item>VRCAN, društvo s ograničenom odgovornošću za ugostiteljstvo i trgovinu, Brnaška 24, 21230 Sinj</item>
    </izvorni_sadrzaj>
    <derivirana_varijabla naziv="DomainObject.Predmet.ProtuStrankaListFormatedWithAdress_1">
      <item>VRCAN, društvo s ograničenom odgovornošću za ugostiteljstvo i trgovinu, Brnaška 24, 21230 Sinj</item>
    </derivirana_varijabla>
  </DomainObject.Predmet.ProtuStrankaListFormatedWithAdress>
  <DomainObject.Predmet.ProtuStrankaListFormatedWithAdressOIB>
    <izvorni_sadrzaj>
      <item>VRCAN, društvo s ograničenom odgovornošću za ugostiteljstvo i trgovinu, OIB 88161503733, Brnaška 24, 21230 Sinj</item>
    </izvorni_sadrzaj>
    <derivirana_varijabla naziv="DomainObject.Predmet.ProtuStrankaListFormatedWithAdressOIB_1">
      <item>VRCAN, društvo s ograničenom odgovornošću za ugostiteljstvo i trgovinu, OIB 88161503733, Brnaška 24, 21230 Sinj</item>
    </derivirana_varijabla>
  </DomainObject.Predmet.ProtuStrankaListFormatedWithAdressOIB>
  <DomainObject.Predmet.ProtuStrankaListNazivFormated>
    <izvorni_sadrzaj>
      <item>VRCAN, društvo s ograničenom odgovornošću za ugostiteljstvo i trgovinu</item>
    </izvorni_sadrzaj>
    <derivirana_varijabla naziv="DomainObject.Predmet.ProtuStrankaListNazivFormated_1">
      <item>VRCAN, društvo s ograničenom odgovornošću za ugostiteljstvo i trgovinu</item>
    </derivirana_varijabla>
  </DomainObject.Predmet.ProtuStrankaListNazivFormated>
  <DomainObject.Predmet.ProtuStrankaListNazivFormatedOIB>
    <izvorni_sadrzaj>
      <item>VRCAN, društvo s ograničenom odgovornošću za ugostiteljstvo i trgovinu, OIB 88161503733</item>
    </izvorni_sadrzaj>
    <derivirana_varijabla naziv="DomainObject.Predmet.ProtuStrankaListNazivFormatedOIB_1">
      <item>VRCAN, društvo s ograničenom odgovornošću za ugostiteljstvo i trgovinu, OIB 88161503733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VRCAN, društvo s ograničenom odgovornošću za ugostiteljstvo i trgovinu</izvorni_sadrzaj>
    <derivirana_varijabla naziv="DomainObject.Predmet.ProtustrankaIDrugi_1">VRCAN,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VRCAN, društvo s ograničenom odgovornošću za ugostiteljstvo i trgovinu, OIB 88161503733, Brnaška 24, 21230 Sinj</izvorni_sadrzaj>
    <derivirana_varijabla naziv="DomainObject.Predmet.ProtustrankaIDrugiAdressOIB_1">VRCAN, društvo s ograničenom odgovornošću za ugostiteljstvo i trgovinu, OIB 88161503733, Brnaška 24,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VRCAN, društvo s ograničenom odgovornošću za ugostiteljstvo i trgovinu</item>
      <item>FINANCIJSKA AGENCIJA, RC SPLIT</item>
    </izvorni_sadrzaj>
    <derivirana_varijabla naziv="DomainObject.Predmet.SudioniciListNaziv_1">
      <item>VRCAN,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VRCAN, društvo s ograničenom odgovornošću za ugostiteljstvo i trgovinu, OIB 88161503733, Brnaška 24,21230 Sinj</item>
      <item>FINANCIJSKA AGENCIJA, RC SPLIT, OIB 85821130368, Mažuranićevo šetalište 24 b,21000 Split</item>
    </izvorni_sadrzaj>
    <derivirana_varijabla naziv="DomainObject.Predmet.SudioniciListAdressOIB_1">
      <item>VRCAN, društvo s ograničenom odgovornošću za ugostiteljstvo i trgovinu, OIB 88161503733, Brnaška 24,21230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88161503733</item>
      <item>, OIB 85821130368</item>
    </izvorni_sadrzaj>
    <derivirana_varijabla naziv="DomainObject.Predmet.SudioniciListNazivOIB_1">
      <item>, OIB 88161503733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A2A0A-5D6B-485E-B6BF-4B4CEEFB1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4247</properties:Characters>
  <properties:Lines>117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2016-10-25T11:52:00Z</dcterms:created>
  <dc:creator>wsadmin</dc:creator>
  <cp:lastModifiedBy>Goran Radanović</cp:lastModifiedBy>
  <cp:lastPrinted>2016-10-27T10:13:00Z</cp:lastPrinted>
  <dcterms:modified xmlns:xsi="http://www.w3.org/2001/XMLSchema-instance" xsi:type="dcterms:W3CDTF">2016-10-27T10:25:00Z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