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749c" w14:paraId="750749c" w:rsidRDefault="0039632D" w:rsidP="00A91121" w:rsidR="0039632D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  <w:t>1 St-</w:t>
      </w:r>
      <w:r w:rsidR="00026B5B">
        <w:t>352</w:t>
      </w:r>
      <w:r w:rsidR="003E767E">
        <w:t>/15-7</w:t>
      </w:r>
    </w:p>
    <w:p w:rsidRDefault="0039632D" w:rsidP="00BF3D61" w:rsidR="0039632D">
      <w:pPr>
        <w:jc w:val="center"/>
      </w:pPr>
    </w:p>
    <w:p w:rsidRDefault="009A3C95" w:rsidP="00BF3D61" w:rsidR="009A3C95">
      <w:pPr>
        <w:jc w:val="center"/>
      </w:pPr>
    </w:p>
    <w:p w:rsidRDefault="009A3C95" w:rsidP="00BF3D61" w:rsidR="009A3C95" w:rsidRPr="008C3132">
      <w:pPr>
        <w:jc w:val="center"/>
      </w:pPr>
    </w:p>
    <w:p w:rsidRDefault="0039632D" w:rsidP="00952B68" w:rsidR="0039632D" w:rsidRPr="008C3132">
      <w:r w:rsidRPr="008C3132">
        <w:t>REPUBLIKA HRVATSKA</w:t>
      </w:r>
    </w:p>
    <w:p w:rsidRDefault="0039632D" w:rsidP="00952B68" w:rsidR="0039632D">
      <w:r w:rsidRPr="008C3132">
        <w:t>TRGOVAČKI SUD U ZADRU</w:t>
      </w:r>
    </w:p>
    <w:p w:rsidRDefault="0039632D" w:rsidP="00952B68" w:rsidR="0039632D">
      <w:r>
        <w:t>Dr. Franje Tuđmana 35</w:t>
      </w:r>
    </w:p>
    <w:p w:rsidRDefault="0039632D" w:rsidP="00952B68" w:rsidR="0039632D"/>
    <w:p w:rsidRDefault="0039632D" w:rsidP="008C3132" w:rsidR="0039632D" w:rsidRPr="008C3132">
      <w:pPr>
        <w:jc w:val="center"/>
      </w:pPr>
      <w:r>
        <w:t xml:space="preserve">U  I M E  R E P U B L I K E  H R V A T S K E </w:t>
      </w:r>
    </w:p>
    <w:p w:rsidRDefault="0039632D" w:rsidP="00106EA8" w:rsidR="0039632D" w:rsidRPr="008C3132">
      <w:pPr>
        <w:jc w:val="both"/>
      </w:pPr>
    </w:p>
    <w:p w:rsidRDefault="0039632D" w:rsidP="001A4E75" w:rsidR="0039632D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39632D" w:rsidP="005440C2" w:rsidR="0039632D" w:rsidRPr="008C3132"/>
    <w:p w:rsidRDefault="0039632D" w:rsidP="008D4452" w:rsidR="0039632D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 xml:space="preserve">po </w:t>
      </w:r>
      <w:r w:rsidR="009A3C95">
        <w:t>sutkinji</w:t>
      </w:r>
      <w:r w:rsidRPr="008C3132">
        <w:t xml:space="preserve">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110C47">
        <w:t>BIRGIT d.o.o.</w:t>
      </w:r>
      <w:r w:rsidR="00D505B5">
        <w:t>,</w:t>
      </w:r>
      <w:r w:rsidR="00110C47">
        <w:t xml:space="preserve"> Donja Jagodnja, Donja Jagodnja bb, OIB: 84141570636</w:t>
      </w:r>
      <w:r w:rsidRPr="008C3132">
        <w:t xml:space="preserve">, dana </w:t>
      </w:r>
      <w:r w:rsidR="00F32066">
        <w:t>13. listopada</w:t>
      </w:r>
      <w:r>
        <w:t xml:space="preserve"> 2016</w:t>
      </w:r>
      <w:r w:rsidRPr="008C3132">
        <w:t>.,</w:t>
      </w:r>
    </w:p>
    <w:p w:rsidRDefault="0039632D" w:rsidP="00316882" w:rsidR="0039632D" w:rsidRPr="008C3132">
      <w:pPr>
        <w:jc w:val="both"/>
      </w:pPr>
    </w:p>
    <w:p w:rsidRDefault="0039632D" w:rsidP="005440C2" w:rsidR="0039632D" w:rsidRPr="008C3132">
      <w:pPr>
        <w:jc w:val="center"/>
      </w:pPr>
      <w:r w:rsidRPr="008C3132">
        <w:t>r i j e š i o  j e</w:t>
      </w:r>
    </w:p>
    <w:p w:rsidRDefault="0039632D" w:rsidP="005440C2" w:rsidR="0039632D" w:rsidRPr="008C3132">
      <w:pPr>
        <w:jc w:val="center"/>
      </w:pPr>
    </w:p>
    <w:p w:rsidRDefault="0039632D" w:rsidP="00193657" w:rsidR="0039632D" w:rsidRPr="002B5AAE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4C640C">
        <w:t xml:space="preserve">skraćeni </w:t>
      </w:r>
      <w:r w:rsidRPr="002B5AAE">
        <w:t xml:space="preserve">stečajni postupak nad stečajnim dužnikom </w:t>
      </w:r>
      <w:r w:rsidR="00110C47">
        <w:t>BIRGIT d.o.o.</w:t>
      </w:r>
      <w:r w:rsidR="00A308EF">
        <w:t>,</w:t>
      </w:r>
      <w:r w:rsidR="00110C47">
        <w:t xml:space="preserve"> Donja Jagodnja, Donja Jagodnja bb, OIB: 84141570636</w:t>
      </w:r>
      <w:r w:rsidR="00206B46">
        <w:t>.</w:t>
      </w:r>
    </w:p>
    <w:p w:rsidRDefault="0039632D" w:rsidP="00193657" w:rsidR="0039632D" w:rsidRPr="002B5AAE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 w:rsidR="009A3C95">
        <w:t>kraćeni s</w:t>
      </w:r>
      <w:r w:rsidRPr="002B5AAE">
        <w:t xml:space="preserve">tečajni postupak nad stečajnim dužnikom </w:t>
      </w:r>
      <w:r w:rsidR="00110C47">
        <w:t>BIRGIT d.o.o.</w:t>
      </w:r>
      <w:r w:rsidR="00A308EF">
        <w:t>,</w:t>
      </w:r>
      <w:r w:rsidR="00110C47">
        <w:t xml:space="preserve"> Donja Jagodnja, Donja Jagodnja bb, OIB: 84141570636</w:t>
      </w:r>
      <w:r>
        <w:t>,</w:t>
      </w:r>
      <w:r w:rsidRPr="002B5AAE">
        <w:t xml:space="preserve"> otvara se </w:t>
      </w:r>
      <w:r w:rsidR="00F32066">
        <w:t>13. listopada</w:t>
      </w:r>
      <w:r w:rsidR="002F3453">
        <w:t xml:space="preserve"> </w:t>
      </w:r>
      <w:r w:rsidRPr="002B5AAE">
        <w:t xml:space="preserve">2016. godine u </w:t>
      </w:r>
      <w:r w:rsidR="00F32066">
        <w:t>14,30</w:t>
      </w:r>
      <w:r w:rsidRPr="002B5AAE">
        <w:t xml:space="preserve"> sati i istog trenutka rješenje o otvaranju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objavit će se na </w:t>
      </w:r>
      <w:r>
        <w:t>e-</w:t>
      </w:r>
      <w:r w:rsidRPr="002B5AAE">
        <w:t xml:space="preserve">oglasnoj ploči suda. 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F32066" w:rsidR="00F32066">
      <w:r w:rsidRPr="00F32066">
        <w:t>III.</w:t>
      </w:r>
      <w:r w:rsidRPr="00F32066">
        <w:rPr>
          <w:b/>
        </w:rPr>
        <w:tab/>
      </w:r>
      <w:r w:rsidRPr="00F32066">
        <w:t>Stečajnim upraviteljem imenuje se</w:t>
      </w:r>
      <w:r w:rsidR="002F3453" w:rsidRPr="00F32066">
        <w:t xml:space="preserve"> </w:t>
      </w:r>
      <w:r w:rsidR="00F32066" w:rsidRPr="00F32066">
        <w:t xml:space="preserve">TRUMBIĆ DINKA iz Splita, Lovretska 10, OIB: </w:t>
      </w:r>
    </w:p>
    <w:p w:rsidRDefault="00F32066" w:rsidP="00F32066" w:rsidR="00F32066" w:rsidRPr="00F32066">
      <w:pPr>
        <w:ind w:firstLine="705"/>
      </w:pPr>
      <w:r w:rsidRPr="00F32066">
        <w:t>43468134790</w:t>
      </w:r>
      <w:r>
        <w:t>.</w:t>
      </w:r>
    </w:p>
    <w:p w:rsidRDefault="0039632D" w:rsidP="00F32066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4C640C">
        <w:t xml:space="preserve">skraćeni </w:t>
      </w:r>
      <w:r w:rsidRPr="002B5AAE">
        <w:t xml:space="preserve">stečajni postupak nad dužnikom </w:t>
      </w:r>
      <w:r w:rsidR="00110C47">
        <w:t>BIRGIT d.o.o.</w:t>
      </w:r>
      <w:r w:rsidR="00A308EF">
        <w:t>,</w:t>
      </w:r>
      <w:r w:rsidR="00110C47">
        <w:t xml:space="preserve"> Donja Jagodnja, Donja Jagodnja bb, OIB: 84141570636</w:t>
      </w:r>
      <w:r w:rsidR="00206B46">
        <w:t>.</w:t>
      </w:r>
    </w:p>
    <w:p w:rsidRDefault="0039632D" w:rsidP="00193657" w:rsidR="0039632D">
      <w:pPr>
        <w:ind w:hanging="705" w:left="705"/>
        <w:jc w:val="both"/>
        <w:rPr>
          <w:b/>
        </w:rPr>
      </w:pPr>
    </w:p>
    <w:p w:rsidRDefault="0039632D" w:rsidP="00193657" w:rsidR="0039632D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 w:rsidR="009A3C95">
        <w:t>skraćenog</w:t>
      </w:r>
      <w:r w:rsidR="009A3C95" w:rsidRPr="002B5AAE">
        <w:t xml:space="preserve"> </w:t>
      </w:r>
      <w:r w:rsidRPr="002B5AAE">
        <w:t>stečajnog postupka odmah po objavi na e-oglasnoj ploči i po pravomoćnosti radi brisanja stečajnog dužnika iz registra.</w:t>
      </w: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 w:rsidR="009A3C95">
        <w:t>skraćenog</w:t>
      </w:r>
      <w:r w:rsidR="009A3C95" w:rsidRPr="002B5AAE">
        <w:t xml:space="preserve"> </w:t>
      </w:r>
      <w:r w:rsidRPr="002B5AAE">
        <w:t>stečajnog postupka i imenovanje stečajnog upravitelja upisat će se u zemljišne knjige, upisnik brodova, upisnik brodova u izgradnji, upisnik zrakoplova i upisnik prava intelektualnog vlasništva.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 w:rsidR="009A3C95">
        <w:t>skraćenog</w:t>
      </w:r>
      <w:r w:rsidR="009A3C95" w:rsidRPr="002B5AAE">
        <w:t xml:space="preserve"> </w:t>
      </w:r>
      <w:r w:rsidRPr="002B5AAE">
        <w:t xml:space="preserve">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39632D" w:rsidP="00193657" w:rsidR="0039632D">
      <w:pPr>
        <w:rPr>
          <w:b/>
        </w:rPr>
      </w:pPr>
    </w:p>
    <w:p w:rsidRDefault="002F3453" w:rsidP="00193657" w:rsidR="002F3453">
      <w:pPr>
        <w:rPr>
          <w:b/>
        </w:rPr>
      </w:pPr>
    </w:p>
    <w:p w:rsidRDefault="009A3C95" w:rsidP="00193657" w:rsidR="009A3C95" w:rsidRPr="002B5AAE">
      <w:pPr>
        <w:rPr>
          <w:b/>
        </w:rPr>
      </w:pPr>
    </w:p>
    <w:p w:rsidRDefault="0039632D" w:rsidP="00193657" w:rsidR="0039632D" w:rsidRPr="002B5AAE">
      <w:pPr>
        <w:jc w:val="center"/>
      </w:pPr>
      <w:r w:rsidRPr="002B5AAE">
        <w:lastRenderedPageBreak/>
        <w:t>Obrazloženje</w:t>
      </w:r>
    </w:p>
    <w:p w:rsidRDefault="0039632D" w:rsidP="00193657" w:rsidR="0039632D" w:rsidRPr="002B5AAE">
      <w:pPr>
        <w:jc w:val="center"/>
        <w:rPr>
          <w:b/>
        </w:rPr>
      </w:pPr>
    </w:p>
    <w:p w:rsidRDefault="0039632D" w:rsidP="00193657" w:rsidR="0039632D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211D0A">
        <w:t>2. studenoga 2015</w:t>
      </w:r>
      <w:r w:rsidRPr="002B5AAE">
        <w:t xml:space="preserve">. zahtjev za provedbu skraćenog stečajnog postupka nad dužnikom. U zahtjevu se u bitnome navodi da na dan </w:t>
      </w:r>
      <w:r w:rsidRPr="00D75141">
        <w:t>1. rujna 2015.</w:t>
      </w:r>
      <w:r w:rsidRPr="002B5AAE">
        <w:t xml:space="preserve"> dužnik u Očevidniku redoslijeda osnova za plaćanje ima evidentirane neizvršene osnove za plaćanje u neprekinutom razdoblju od </w:t>
      </w:r>
      <w:r w:rsidR="00110C47">
        <w:t>2424</w:t>
      </w:r>
      <w:r w:rsidRPr="002B5AAE">
        <w:t xml:space="preserve"> dan</w:t>
      </w:r>
      <w:r>
        <w:t>a</w:t>
      </w:r>
      <w:r w:rsidRPr="002B5AAE">
        <w:t xml:space="preserve"> u ukupnom iznosu od </w:t>
      </w:r>
      <w:r w:rsidR="00110C47">
        <w:t>170.064,45</w:t>
      </w:r>
      <w:r w:rsidRPr="002B5AAE">
        <w:t xml:space="preserve"> kun</w:t>
      </w:r>
      <w:r w:rsidR="00F13A08"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39632D" w:rsidP="00193657" w:rsidR="0039632D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A0083A">
        <w:t>22</w:t>
      </w:r>
      <w:r w:rsidR="00211D0A">
        <w:t>. prosinca</w:t>
      </w:r>
      <w:r w:rsidRPr="00317982">
        <w:t xml:space="preserve"> 201</w:t>
      </w:r>
      <w:r w:rsidR="00211D0A">
        <w:t>5</w:t>
      </w:r>
      <w:r w:rsidRPr="00317982">
        <w:t>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39632D" w:rsidP="00193657" w:rsidR="0039632D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39632D" w:rsidP="00193657" w:rsidR="0039632D" w:rsidRPr="00F32066">
      <w:pPr>
        <w:ind w:firstLine="708"/>
        <w:jc w:val="both"/>
      </w:pPr>
      <w:r w:rsidRPr="002B5AAE">
        <w:t>Izbor stečajnog upravitelja izvršen je primjenom odredbe čl.432. SZ-a, a metodom slučajnog odabira za stečajnog upravitelja izabran</w:t>
      </w:r>
      <w:r w:rsidR="00F32066">
        <w:t xml:space="preserve"> Dinka Trumbić.</w:t>
      </w:r>
    </w:p>
    <w:p w:rsidRDefault="00F32066" w:rsidP="00F32066" w:rsidR="00F32066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39632D" w:rsidP="00193657" w:rsidR="0039632D" w:rsidRPr="002B5AAE">
      <w:pPr>
        <w:jc w:val="both"/>
      </w:pPr>
      <w:r w:rsidRPr="002B5AAE">
        <w:t xml:space="preserve">          Stoga je odlučeno kao u izreci.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40F6B">
      <w:pPr>
        <w:jc w:val="center"/>
      </w:pPr>
      <w:r w:rsidRPr="00240F6B">
        <w:t xml:space="preserve">U Zadru, dana </w:t>
      </w:r>
      <w:r w:rsidR="00F32066">
        <w:t>13. listopada</w:t>
      </w:r>
      <w:r w:rsidR="002F3453">
        <w:t xml:space="preserve"> </w:t>
      </w:r>
      <w:r w:rsidRPr="00240F6B">
        <w:t xml:space="preserve">2016. </w:t>
      </w:r>
    </w:p>
    <w:p w:rsidRDefault="0039632D" w:rsidP="00193657" w:rsidR="0039632D" w:rsidRPr="00240F6B">
      <w:pPr>
        <w:jc w:val="both"/>
      </w:pP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9A3C95">
        <w:t>S</w:t>
      </w:r>
      <w:r w:rsidRPr="00240F6B">
        <w:t>utkinja:</w:t>
      </w:r>
    </w:p>
    <w:p w:rsidRDefault="0039632D" w:rsidP="00193657" w:rsidR="0039632D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>
      <w:pPr>
        <w:jc w:val="both"/>
        <w:rPr>
          <w:b/>
        </w:rPr>
      </w:pPr>
    </w:p>
    <w:p w:rsidRDefault="0039632D" w:rsidP="00193657" w:rsidR="0039632D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t>POUKA O PRAVNOM LIJEKU</w:t>
      </w:r>
    </w:p>
    <w:p w:rsidRDefault="00551E47" w:rsidP="00551E47" w:rsidR="00551E47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551E47" w:rsidP="00551E47" w:rsidR="00551E47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551E47" w:rsidP="00551E47" w:rsidR="00551E47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39632D" w:rsidP="00193657" w:rsidR="0039632D">
      <w:pPr>
        <w:jc w:val="both"/>
        <w:rPr>
          <w:b/>
        </w:rPr>
      </w:pPr>
    </w:p>
    <w:p w:rsidRDefault="00F32066" w:rsidP="00193657" w:rsidR="00F32066">
      <w:pPr>
        <w:jc w:val="both"/>
        <w:rPr>
          <w:b/>
        </w:rPr>
      </w:pPr>
    </w:p>
    <w:p w:rsidRDefault="00F32066" w:rsidP="00193657" w:rsidR="00F32066" w:rsidRPr="002B5AAE">
      <w:pPr>
        <w:jc w:val="both"/>
        <w:rPr>
          <w:b/>
        </w:rPr>
      </w:pPr>
    </w:p>
    <w:p w:rsidRDefault="0039632D" w:rsidP="00193657" w:rsidR="0039632D" w:rsidRPr="00240F6B">
      <w:pPr>
        <w:jc w:val="both"/>
      </w:pPr>
      <w:r w:rsidRPr="00240F6B">
        <w:lastRenderedPageBreak/>
        <w:t>DNA: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FINA,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ŽDO -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Poreznoj upravi Zadar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Pisarnica suda-ovdje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39632D" w:rsidP="00193657" w:rsidR="0039632D" w:rsidRPr="00240F6B">
      <w:pPr>
        <w:numPr>
          <w:ilvl w:val="0"/>
          <w:numId w:val="4"/>
        </w:numPr>
      </w:pPr>
      <w:r w:rsidRPr="00240F6B">
        <w:t>u spis</w:t>
      </w:r>
    </w:p>
    <w:p w:rsidRDefault="0039632D" w:rsidP="00193657" w:rsidR="0039632D" w:rsidRPr="002B5AAE">
      <w:pPr>
        <w:jc w:val="both"/>
      </w:pPr>
    </w:p>
    <w:p w:rsidRDefault="0039632D" w:rsidP="00193657" w:rsidR="0039632D" w:rsidRPr="002B5AAE">
      <w:pPr>
        <w:ind w:hanging="705" w:left="705"/>
        <w:jc w:val="both"/>
      </w:pPr>
    </w:p>
    <w:p w:rsidRDefault="0039632D" w:rsidP="00193657" w:rsidR="0039632D">
      <w:pPr>
        <w:ind w:hanging="705" w:left="705"/>
        <w:jc w:val="both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11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026B5B">
      <w:t>352</w:t>
    </w:r>
    <w:r w:rsidR="00211D0A">
      <w:t>/15-</w:t>
    </w:r>
    <w:r w:rsidR="003E767E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B5B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0C47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6587A"/>
    <w:rsid w:val="0038575A"/>
    <w:rsid w:val="0039632D"/>
    <w:rsid w:val="003B17EE"/>
    <w:rsid w:val="003C01D9"/>
    <w:rsid w:val="003C58EA"/>
    <w:rsid w:val="003D0523"/>
    <w:rsid w:val="003D7466"/>
    <w:rsid w:val="003E767E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F759A"/>
    <w:rsid w:val="00521DF9"/>
    <w:rsid w:val="00531A9C"/>
    <w:rsid w:val="005439BE"/>
    <w:rsid w:val="005440C2"/>
    <w:rsid w:val="00550F73"/>
    <w:rsid w:val="00551E47"/>
    <w:rsid w:val="00553002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112A"/>
    <w:rsid w:val="00722809"/>
    <w:rsid w:val="0072570A"/>
    <w:rsid w:val="00753E5D"/>
    <w:rsid w:val="0075628E"/>
    <w:rsid w:val="00785980"/>
    <w:rsid w:val="007B0B12"/>
    <w:rsid w:val="007C0700"/>
    <w:rsid w:val="007F176E"/>
    <w:rsid w:val="007F77EB"/>
    <w:rsid w:val="00806834"/>
    <w:rsid w:val="00821286"/>
    <w:rsid w:val="008455B6"/>
    <w:rsid w:val="008503D7"/>
    <w:rsid w:val="00862CC5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083A"/>
    <w:rsid w:val="00A01095"/>
    <w:rsid w:val="00A0432B"/>
    <w:rsid w:val="00A13C19"/>
    <w:rsid w:val="00A241EB"/>
    <w:rsid w:val="00A308EF"/>
    <w:rsid w:val="00A5362F"/>
    <w:rsid w:val="00A61301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A049A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05B5"/>
    <w:rsid w:val="00D51E7B"/>
    <w:rsid w:val="00D53B48"/>
    <w:rsid w:val="00D7124E"/>
    <w:rsid w:val="00D75141"/>
    <w:rsid w:val="00D92DF0"/>
    <w:rsid w:val="00D94D07"/>
    <w:rsid w:val="00D96FA0"/>
    <w:rsid w:val="00DA6554"/>
    <w:rsid w:val="00DD0823"/>
    <w:rsid w:val="00DD118B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13A08"/>
    <w:rsid w:val="00F3206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F32066"/>
    <w:pPr>
      <w:spacing w:lineRule="auto" w:line="276" w:after="200"/>
      <w:ind w:left="720"/>
      <w:contextualSpacing/>
    </w:pPr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11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11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11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11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11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F32066"/>
    <w:pPr>
      <w:spacing w:after="200" w:line="276" w:lineRule="auto"/>
      <w:ind w:left="720"/>
      <w:contextualSpacing/>
    </w:pPr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211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11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11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11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11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St-352/2015</izvorni_sadrzaj>
    <derivirana_varijabla naziv="DomainObject.Predmet.OznakaBroj_1">St-352/2015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BIRGIT društvo s ograničenom odgovornošću za trgovinu</izvorni_sadrzaj>
    <derivirana_varijabla naziv="DomainObject.Predmet.ProtustrankaFormated_1">  BIRGIT društvo s ograničenom odgovornošću za trgovinu</derivirana_varijabla>
  </DomainObject.Predmet.ProtustrankaFormated>
  <DomainObject.Predmet.ProtustrankaFormatedOIB>
    <izvorni_sadrzaj>  BIRGIT društvo s ograničenom odgovornošću za trgovinu, OIB 84141570636</izvorni_sadrzaj>
    <derivirana_varijabla naziv="DomainObject.Predmet.ProtustrankaFormatedOIB_1">  BIRGIT društvo s ograničenom odgovornošću za trgovinu, OIB 84141570636</derivirana_varijabla>
  </DomainObject.Predmet.ProtustrankaFormatedOIB>
  <DomainObject.Predmet.ProtustrankaFormatedWithAdress>
    <izvorni_sadrzaj> BIRGIT društvo s ograničenom odgovornošću za trgovinu, Donja Jagodnja/bb, 23210 Donja Jagodnja</izvorni_sadrzaj>
    <derivirana_varijabla naziv="DomainObject.Predmet.ProtustrankaFormatedWithAdress_1"> BIRGIT društvo s ograničenom odgovornošću za trgovinu, Donja Jagodnja/bb, 23210 Donja Jagodnja</derivirana_varijabla>
  </DomainObject.Predmet.ProtustrankaFormatedWithAdress>
  <DomainObject.Predmet.ProtustrankaFormatedWithAdressOIB>
    <izvorni_sadrzaj> BIRGIT društvo s ograničenom odgovornošću za trgovinu, OIB 84141570636, Donja Jagodnja/bb, 23210 Donja Jagodnja</izvorni_sadrzaj>
    <derivirana_varijabla naziv="DomainObject.Predmet.ProtustrankaFormatedWithAdressOIB_1"> BIRGIT društvo s ograničenom odgovornošću za trgovinu, OIB 84141570636, Donja Jagodnja/bb, 23210 Donja Jagodnja</derivirana_varijabla>
  </DomainObject.Predmet.ProtustrankaFormatedWithAdressOIB>
  <DomainObject.Predmet.ProtustrankaWithAdress>
    <izvorni_sadrzaj>BIRGIT društvo s ograničenom odgovornošću za trgovinu Donja Jagodnja/bb, 23210 Donja Jagodnja</izvorni_sadrzaj>
    <derivirana_varijabla naziv="DomainObject.Predmet.ProtustrankaWithAdress_1">BIRGIT društvo s ograničenom odgovornošću za trgovinu Donja Jagodnja/bb, 23210 Donja Jagodnja</derivirana_varijabla>
  </DomainObject.Predmet.ProtustrankaWithAdress>
  <DomainObject.Predmet.ProtustrankaWithAdressOIB>
    <izvorni_sadrzaj>BIRGIT društvo s ograničenom odgovornošću za trgovinu, OIB 84141570636, Donja Jagodnja/bb, 23210 Donja Jagodnja</izvorni_sadrzaj>
    <derivirana_varijabla naziv="DomainObject.Predmet.ProtustrankaWithAdressOIB_1">BIRGIT društvo s ograničenom odgovornošću za trgovinu, OIB 84141570636, Donja Jagodnja/bb, 23210 Donja Jagodnja</derivirana_varijabla>
  </DomainObject.Predmet.ProtustrankaWithAdressOIB>
  <DomainObject.Predmet.ProtustrankaNazivFormated>
    <izvorni_sadrzaj>BIRGIT društvo s ograničenom odgovornošću za trgovinu</izvorni_sadrzaj>
    <derivirana_varijabla naziv="DomainObject.Predmet.ProtustrankaNazivFormated_1">BIRGIT društvo s ograničenom odgovornošću za trgovinu</derivirana_varijabla>
  </DomainObject.Predmet.ProtustrankaNazivFormated>
  <DomainObject.Predmet.ProtustrankaNazivFormatedOIB>
    <izvorni_sadrzaj>BIRGIT društvo s ograničenom odgovornošću za trgovinu, OIB 84141570636</izvorni_sadrzaj>
    <derivirana_varijabla naziv="DomainObject.Predmet.ProtustrankaNazivFormatedOIB_1">BIRGIT društvo s ograničenom odgovornošću za trgovinu, OIB 84141570636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170064.45</izvorni_sadrzaj>
    <derivirana_varijabla naziv="DomainObject.Predmet.TrenutnaVrijednost_1">170064.45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BIRGIT društvo s ograničenom odgovornošću za trgovinu</item>
    </izvorni_sadrzaj>
    <derivirana_varijabla naziv="DomainObject.Predmet.ProtuStrankaListFormated_1">
      <item>BIRGIT društvo s ograničenom odgovornošću za trgovinu</item>
    </derivirana_varijabla>
  </DomainObject.Predmet.ProtuStrankaListFormated>
  <DomainObject.Predmet.ProtuStrankaListFormatedOIB>
    <izvorni_sadrzaj>
      <item>BIRGIT društvo s ograničenom odgovornošću za trgovinu, OIB 84141570636</item>
    </izvorni_sadrzaj>
    <derivirana_varijabla naziv="DomainObject.Predmet.ProtuStrankaListFormatedOIB_1">
      <item>BIRGIT društvo s ograničenom odgovornošću za trgovinu, OIB 84141570636</item>
    </derivirana_varijabla>
  </DomainObject.Predmet.ProtuStrankaListFormatedOIB>
  <DomainObject.Predmet.ProtuStrankaListFormatedWithAdress>
    <izvorni_sadrzaj>
      <item>BIRGIT društvo s ograničenom odgovornošću za trgovinu, Donja Jagodnja/bb, 23210 Donja Jagodnja</item>
    </izvorni_sadrzaj>
    <derivirana_varijabla naziv="DomainObject.Predmet.ProtuStrankaListFormatedWithAdress_1">
      <item>BIRGIT društvo s ograničenom odgovornošću za trgovinu, Donja Jagodnja/bb, 23210 Donja Jagodnja</item>
    </derivirana_varijabla>
  </DomainObject.Predmet.ProtuStrankaListFormatedWithAdress>
  <DomainObject.Predmet.ProtuStrankaListFormatedWithAdressOIB>
    <izvorni_sadrzaj>
      <item>BIRGIT društvo s ograničenom odgovornošću za trgovinu, OIB 84141570636, Donja Jagodnja/bb, 23210 Donja Jagodnja</item>
    </izvorni_sadrzaj>
    <derivirana_varijabla naziv="DomainObject.Predmet.ProtuStrankaListFormatedWithAdressOIB_1">
      <item>BIRGIT društvo s ograničenom odgovornošću za trgovinu, OIB 84141570636, Donja Jagodnja/bb, 23210 Donja Jagodnja</item>
    </derivirana_varijabla>
  </DomainObject.Predmet.ProtuStrankaListFormatedWithAdressOIB>
  <DomainObject.Predmet.ProtuStrankaListNazivFormated>
    <izvorni_sadrzaj>
      <item>BIRGIT društvo s ograničenom odgovornošću za trgovinu</item>
    </izvorni_sadrzaj>
    <derivirana_varijabla naziv="DomainObject.Predmet.ProtuStrankaListNazivFormated_1">
      <item>BIRGIT društvo s ograničenom odgovornošću za trgovinu</item>
    </derivirana_varijabla>
  </DomainObject.Predmet.ProtuStrankaListNazivFormated>
  <DomainObject.Predmet.ProtuStrankaListNazivFormatedOIB>
    <izvorni_sadrzaj>
      <item>BIRGIT društvo s ograničenom odgovornošću za trgovinu, OIB 84141570636</item>
    </izvorni_sadrzaj>
    <derivirana_varijabla naziv="DomainObject.Predmet.ProtuStrankaListNazivFormatedOIB_1">
      <item>BIRGIT društvo s ograničenom odgovornošću za trgovinu, OIB 84141570636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BIRGIT društvo s ograničenom odgovornošću za trgovinu</izvorni_sadrzaj>
    <derivirana_varijabla naziv="DomainObject.Predmet.ProtustrankaIDrugi_1">BIRGIT društvo s ograničenom odgovornošću za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BIRGIT društvo s ograničenom odgovornošću za trgovinu, OIB 84141570636, Donja Jagodnja/bb, 23210 Donja Jagodnja</izvorni_sadrzaj>
    <derivirana_varijabla naziv="DomainObject.Predmet.ProtustrankaIDrugiAdressOIB_1">BIRGIT društvo s ograničenom odgovornošću za trgovinu, OIB 84141570636, Donja Jagodnja/bb, 23210 Donja Jagodnja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BIRGIT društvo s ograničenom odgovornošću za trgovinu</item>
    </izvorni_sadrzaj>
    <derivirana_varijabla naziv="DomainObject.Predmet.SudioniciListNaziv_1">
      <item>FINA</item>
      <item>BIRGIT društvo s ograničenom odgovornošću za trgovinu</item>
    </derivirana_varijabla>
  </DomainObject.Predmet.SudioniciListNaziv>
  <DomainObject.Predmet.SudioniciListAdressOIB>
    <izvorni_sadrzaj>
      <item>FINA, OIB 85821130368</item>
      <item>BIRGIT društvo s ograničenom odgovornošću za trgovinu, OIB 84141570636, Donja Jagodnja/bb,23210 Donja Jagodnja</item>
    </izvorni_sadrzaj>
    <derivirana_varijabla naziv="DomainObject.Predmet.SudioniciListAdressOIB_1">
      <item>FINA, OIB 85821130368</item>
      <item>BIRGIT društvo s ograničenom odgovornošću za trgovinu, OIB 84141570636, Donja Jagodnja/bb,23210 Donja Jagodnja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84141570636</item>
    </izvorni_sadrzaj>
    <derivirana_varijabla naziv="DomainObject.Predmet.SudioniciListNazivOIB_1">
      <item>, OIB 85821130368</item>
      <item>, OIB 84141570636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833</properties:Words>
  <properties:Characters>4541</properties:Characters>
  <properties:Lines>118</properties:Lines>
  <properties:Paragraphs>45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2016-05-12T08:33:00Z</dcterms:created>
  <dc:creator>Administrator</dc:creator>
  <cp:lastModifiedBy>wsadmin</cp:lastModifiedBy>
  <cp:lastPrinted>2016-03-15T08:28:00Z</cp:lastPrinted>
  <dcterms:modified xmlns:xsi="http://www.w3.org/2001/XMLSchema-instance" xsi:type="dcterms:W3CDTF">2016-10-13T11:25:00Z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