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f1df" w14:paraId="e3ef1df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275624">
        <w:t>92</w:t>
      </w:r>
      <w:r w:rsidR="00F22352">
        <w:t>5</w:t>
      </w:r>
      <w:proofErr w:type="spellEnd"/>
      <w:r w:rsidR="002B20D0">
        <w:t>/</w:t>
      </w:r>
      <w:proofErr w:type="spellStart"/>
      <w:r w:rsidR="002B20D0">
        <w:t>16</w:t>
      </w:r>
      <w:proofErr w:type="spellEnd"/>
      <w:r w:rsidR="002B20D0">
        <w:t>-</w:t>
      </w:r>
      <w:proofErr w:type="spellStart"/>
      <w:r w:rsidR="00275624">
        <w:t>12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>
      <w:pPr>
        <w:ind w:hanging="720" w:left="360"/>
        <w:rPr>
          <w:sz w:val="22"/>
          <w:szCs w:val="22"/>
        </w:rPr>
      </w:pPr>
    </w:p>
    <w:p w:rsidRDefault="00A04A26" w:rsidP="00FD1F08" w:rsidR="00A04A26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2B20D0">
        <w:t xml:space="preserve">Trgovački sud u Osijeku, po sucu Jadranki Herman, kao stečajnom sucu, povodom prijedloga FINANCIJSKE AGENCIJE </w:t>
      </w:r>
      <w:proofErr w:type="spellStart"/>
      <w:r w:rsidR="002B20D0">
        <w:t>ZAGREB</w:t>
      </w:r>
      <w:proofErr w:type="spellEnd"/>
      <w:r w:rsidR="002B20D0">
        <w:t xml:space="preserve">  Regionalni centar Osijek, Podružnica Osijek, Lorenza </w:t>
      </w:r>
      <w:proofErr w:type="spellStart"/>
      <w:r w:rsidR="002B20D0">
        <w:t>Jegera</w:t>
      </w:r>
      <w:proofErr w:type="spellEnd"/>
      <w:r w:rsidR="002B20D0">
        <w:t xml:space="preserve"> 3, za otvaranje stečajnog  postupka nad dužnikom </w:t>
      </w:r>
      <w:proofErr w:type="spellStart"/>
      <w:r w:rsidR="00FA6388">
        <w:t>ALUNIK</w:t>
      </w:r>
      <w:proofErr w:type="spellEnd"/>
      <w:r w:rsidR="00FA6388">
        <w:t xml:space="preserve"> d.o.o. </w:t>
      </w:r>
      <w:r w:rsidR="00003BD0">
        <w:t xml:space="preserve">za proizvodnju i usluge, </w:t>
      </w:r>
      <w:proofErr w:type="spellStart"/>
      <w:r w:rsidR="00003BD0">
        <w:t>Višnejvac</w:t>
      </w:r>
      <w:proofErr w:type="spellEnd"/>
      <w:r w:rsidR="002B20D0">
        <w:t xml:space="preserve">, </w:t>
      </w:r>
      <w:r w:rsidR="00003BD0">
        <w:t>Kneza</w:t>
      </w:r>
      <w:r w:rsidR="00E34168">
        <w:t xml:space="preserve"> </w:t>
      </w:r>
      <w:r w:rsidR="00003BD0">
        <w:t xml:space="preserve">Domagoja </w:t>
      </w:r>
      <w:proofErr w:type="spellStart"/>
      <w:r w:rsidR="00003BD0">
        <w:t>15</w:t>
      </w:r>
      <w:proofErr w:type="spellEnd"/>
      <w:r w:rsidR="00003BD0">
        <w:t xml:space="preserve">, </w:t>
      </w:r>
      <w:proofErr w:type="spellStart"/>
      <w:r w:rsidR="00003BD0">
        <w:t>MBS</w:t>
      </w:r>
      <w:proofErr w:type="spellEnd"/>
      <w:r w:rsidR="00003BD0">
        <w:t xml:space="preserve">: </w:t>
      </w:r>
      <w:proofErr w:type="spellStart"/>
      <w:r w:rsidR="00003BD0">
        <w:t>030100994</w:t>
      </w:r>
      <w:proofErr w:type="spellEnd"/>
      <w:r w:rsidR="00003BD0">
        <w:t xml:space="preserve">, </w:t>
      </w:r>
      <w:proofErr w:type="spellStart"/>
      <w:r w:rsidR="00003BD0">
        <w:t>OIB</w:t>
      </w:r>
      <w:proofErr w:type="spellEnd"/>
      <w:r w:rsidR="00003BD0">
        <w:t xml:space="preserve">: </w:t>
      </w:r>
      <w:proofErr w:type="spellStart"/>
      <w:r w:rsidR="00003BD0">
        <w:t>85856797787</w:t>
      </w:r>
      <w:proofErr w:type="spellEnd"/>
      <w:r w:rsidR="005B5229">
        <w:t xml:space="preserve">, </w:t>
      </w:r>
      <w:r w:rsidR="002B20D0">
        <w:t xml:space="preserve">dana </w:t>
      </w:r>
      <w:r w:rsidR="005B5229">
        <w:t>7. prosinca</w:t>
      </w:r>
      <w:r w:rsidR="002B20D0">
        <w:t xml:space="preserve">  </w:t>
      </w:r>
      <w:proofErr w:type="spellStart"/>
      <w:r w:rsidR="002B20D0">
        <w:t>2016</w:t>
      </w:r>
      <w:proofErr w:type="spellEnd"/>
      <w:r w:rsidR="002B20D0">
        <w:t xml:space="preserve">.                                   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2B20D0">
        <w:t xml:space="preserve"> </w:t>
      </w:r>
      <w:proofErr w:type="spellStart"/>
      <w:r w:rsidR="00FA6388">
        <w:t>ALUNIK</w:t>
      </w:r>
      <w:proofErr w:type="spellEnd"/>
      <w:r w:rsidR="00FA6388">
        <w:t xml:space="preserve"> d.o.o. </w:t>
      </w:r>
      <w:r w:rsidR="00E34168">
        <w:t xml:space="preserve">za proizvodnju i usluge, </w:t>
      </w:r>
      <w:proofErr w:type="spellStart"/>
      <w:r w:rsidR="00E34168">
        <w:t>Višnejvac</w:t>
      </w:r>
      <w:proofErr w:type="spellEnd"/>
      <w:r w:rsidR="00E34168">
        <w:t xml:space="preserve">, Kneza Domagoja </w:t>
      </w:r>
      <w:proofErr w:type="spellStart"/>
      <w:r w:rsidR="00E34168">
        <w:t>15</w:t>
      </w:r>
      <w:proofErr w:type="spellEnd"/>
      <w:r w:rsidR="00E34168">
        <w:t xml:space="preserve">, </w:t>
      </w:r>
      <w:proofErr w:type="spellStart"/>
      <w:r w:rsidR="00E34168">
        <w:t>MBS</w:t>
      </w:r>
      <w:proofErr w:type="spellEnd"/>
      <w:r w:rsidR="00E34168">
        <w:t xml:space="preserve">: </w:t>
      </w:r>
      <w:proofErr w:type="spellStart"/>
      <w:r w:rsidR="00E34168">
        <w:t>030100994</w:t>
      </w:r>
      <w:proofErr w:type="spellEnd"/>
      <w:r w:rsidR="00E34168">
        <w:t xml:space="preserve">, </w:t>
      </w:r>
      <w:proofErr w:type="spellStart"/>
      <w:r w:rsidR="00E34168">
        <w:t>OIB</w:t>
      </w:r>
      <w:proofErr w:type="spellEnd"/>
      <w:r w:rsidR="00E34168">
        <w:t xml:space="preserve">: </w:t>
      </w:r>
      <w:proofErr w:type="spellStart"/>
      <w:r w:rsidR="00E34168">
        <w:t>85856797787</w:t>
      </w:r>
      <w:proofErr w:type="spellEnd"/>
      <w:r w:rsidR="002B20D0">
        <w:t xml:space="preserve">, 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F22352">
        <w:t>925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4949D9">
        <w:t>31</w:t>
      </w:r>
      <w:r w:rsidR="002B20D0">
        <w:t>.</w:t>
      </w:r>
      <w:r w:rsidR="004949D9">
        <w:t>605</w:t>
      </w:r>
      <w:proofErr w:type="spellEnd"/>
      <w:r w:rsidR="00A04A26">
        <w:t>,</w:t>
      </w:r>
      <w:proofErr w:type="spellStart"/>
      <w:r w:rsidR="00A04A26">
        <w:t>0</w:t>
      </w:r>
      <w:r>
        <w:t>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FF57E0" w:rsidP="000B0BE5" w:rsidR="00FF57E0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  <w:rPr>
          <w:b/>
        </w:rPr>
      </w:pPr>
    </w:p>
    <w:p w:rsidRDefault="00A04A26" w:rsidP="00A04A26" w:rsidR="00A04A26" w:rsidRPr="00A04A26">
      <w:pPr>
        <w:ind w:firstLine="708"/>
        <w:jc w:val="both"/>
        <w:rPr>
          <w:bCs/>
        </w:rPr>
      </w:pPr>
    </w:p>
    <w:p w:rsidRDefault="002B20D0" w:rsidP="00A04A26" w:rsidR="00FF57E0">
      <w:pPr>
        <w:ind w:firstLine="708"/>
        <w:jc w:val="both"/>
      </w:pPr>
      <w:r>
        <w:rPr>
          <w:bCs/>
        </w:rPr>
        <w:t xml:space="preserve">Predlagatelj FINA je dana </w:t>
      </w:r>
      <w:proofErr w:type="spellStart"/>
      <w:r w:rsidR="00426F90">
        <w:rPr>
          <w:bCs/>
        </w:rPr>
        <w:t>19</w:t>
      </w:r>
      <w:proofErr w:type="spellEnd"/>
      <w:r w:rsidR="00426F90">
        <w:rPr>
          <w:bCs/>
        </w:rPr>
        <w:t>. travnja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 w:rsidR="00AD630F">
        <w:t>ALUNIK</w:t>
      </w:r>
      <w:proofErr w:type="spellEnd"/>
      <w:r w:rsidR="00AD630F">
        <w:t xml:space="preserve"> d.o.o. </w:t>
      </w:r>
      <w:r w:rsidR="004D1A27">
        <w:t xml:space="preserve">za proizvodnju i usluge, </w:t>
      </w:r>
      <w:proofErr w:type="spellStart"/>
      <w:r w:rsidR="004D1A27">
        <w:t>Višnejvac</w:t>
      </w:r>
      <w:proofErr w:type="spellEnd"/>
      <w:r w:rsidR="004D1A27">
        <w:t xml:space="preserve">, Kneza Domagoja </w:t>
      </w:r>
      <w:proofErr w:type="spellStart"/>
      <w:r w:rsidR="004D1A27">
        <w:t>15</w:t>
      </w:r>
      <w:proofErr w:type="spellEnd"/>
      <w:r w:rsidR="004D1A27">
        <w:t xml:space="preserve">, </w:t>
      </w:r>
      <w:proofErr w:type="spellStart"/>
      <w:r w:rsidR="004D1A27">
        <w:t>MBS</w:t>
      </w:r>
      <w:proofErr w:type="spellEnd"/>
      <w:r w:rsidR="004D1A27">
        <w:t xml:space="preserve">: </w:t>
      </w:r>
      <w:proofErr w:type="spellStart"/>
      <w:r w:rsidR="004D1A27">
        <w:t>030100994</w:t>
      </w:r>
      <w:proofErr w:type="spellEnd"/>
      <w:r w:rsidR="004D1A27">
        <w:t xml:space="preserve">, </w:t>
      </w:r>
      <w:proofErr w:type="spellStart"/>
      <w:r w:rsidR="004D1A27">
        <w:t>OIB</w:t>
      </w:r>
      <w:proofErr w:type="spellEnd"/>
      <w:r w:rsidR="004D1A27">
        <w:t xml:space="preserve">: </w:t>
      </w:r>
      <w:proofErr w:type="spellStart"/>
      <w:r w:rsidR="004D1A27">
        <w:t>85856797787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</w:t>
      </w:r>
      <w:r w:rsidR="004D1A27">
        <w:t xml:space="preserve">novine </w:t>
      </w:r>
      <w:proofErr w:type="spellStart"/>
      <w:r w:rsidR="004D1A27">
        <w:t>71</w:t>
      </w:r>
      <w:proofErr w:type="spellEnd"/>
      <w:r w:rsidR="004D1A27">
        <w:t>/</w:t>
      </w:r>
      <w:proofErr w:type="spellStart"/>
      <w:r w:rsidR="004D1A27">
        <w:t>15</w:t>
      </w:r>
      <w:proofErr w:type="spellEnd"/>
      <w:r w:rsidR="004D1A27">
        <w:t>).</w:t>
      </w:r>
    </w:p>
    <w:p w:rsidRDefault="004D1A27" w:rsidP="00A04A26" w:rsidR="004D1A27">
      <w:pPr>
        <w:ind w:firstLine="708"/>
        <w:jc w:val="both"/>
      </w:pPr>
    </w:p>
    <w:p w:rsidRDefault="004D1A27" w:rsidP="00A04A26" w:rsidR="004D1A27">
      <w:pPr>
        <w:ind w:firstLine="708"/>
        <w:jc w:val="both"/>
      </w:pPr>
    </w:p>
    <w:p w:rsidRDefault="00FF57E0" w:rsidP="00A04A26" w:rsidR="00FF57E0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2B20D0" w:rsidP="002B20D0" w:rsidR="002B20D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 w:rsidR="004D1A27">
        <w:t>925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 w:rsidR="004D1A27">
        <w:t>12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</w:t>
      </w:r>
      <w:r w:rsidR="00AC2D8C">
        <w:t xml:space="preserve">tupka nad dužnikom, održanom  </w:t>
      </w:r>
      <w:proofErr w:type="spellStart"/>
      <w:r w:rsidR="00C07A8A">
        <w:t>07</w:t>
      </w:r>
      <w:proofErr w:type="spellEnd"/>
      <w:r>
        <w:t xml:space="preserve">. </w:t>
      </w:r>
      <w:r w:rsidR="00C07A8A">
        <w:t>prosinca</w:t>
      </w:r>
      <w:r>
        <w:t xml:space="preserve"> </w:t>
      </w:r>
      <w:proofErr w:type="spellStart"/>
      <w:r>
        <w:t>2016</w:t>
      </w:r>
      <w:proofErr w:type="spellEnd"/>
      <w:r>
        <w:t xml:space="preserve">.  godine,  </w:t>
      </w:r>
      <w:r w:rsidR="00FF57E0">
        <w:t>saslušan je zakonski zastupnik dužnika i</w:t>
      </w:r>
      <w:r>
        <w:t xml:space="preserve"> izvršen je </w:t>
      </w:r>
      <w:r w:rsidR="00865CEE">
        <w:t>uvid u dokumentaciju u</w:t>
      </w:r>
      <w:r>
        <w:t xml:space="preserve"> spisu iz koje je razvidno da </w:t>
      </w:r>
      <w:r w:rsidR="002F664A">
        <w:t>su</w:t>
      </w:r>
      <w:r>
        <w:t xml:space="preserve"> kod stečajnog dužnika ostvaren</w:t>
      </w:r>
      <w:r w:rsidR="00D229FD">
        <w:t>i</w:t>
      </w:r>
      <w:r>
        <w:t xml:space="preserve"> </w:t>
      </w:r>
      <w:r w:rsidR="001C06E5">
        <w:t>stečajni razlozi</w:t>
      </w:r>
      <w:r>
        <w:t xml:space="preserve"> predviđen</w:t>
      </w:r>
      <w:r w:rsidR="001C06E5">
        <w:t>i</w:t>
      </w:r>
      <w:r w:rsidR="00865CEE">
        <w:t xml:space="preserve"> član</w:t>
      </w:r>
      <w:r w:rsidR="0057258F">
        <w:t xml:space="preserve">kom 5. </w:t>
      </w:r>
      <w:r w:rsidR="00865CEE">
        <w:t>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AC2725">
        <w:t xml:space="preserve"> i prezaduženost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55740F">
        <w:t>31</w:t>
      </w:r>
      <w:r w:rsidR="00AC2D8C">
        <w:t>.</w:t>
      </w:r>
      <w:r w:rsidR="0055740F">
        <w:t>605</w:t>
      </w:r>
      <w:proofErr w:type="spellEnd"/>
      <w:r w:rsidR="00865CEE">
        <w:t>,</w:t>
      </w:r>
      <w:proofErr w:type="spellStart"/>
      <w:r w:rsidR="00865CEE">
        <w:t>00</w:t>
      </w:r>
      <w:proofErr w:type="spellEnd"/>
      <w:r w:rsidR="00865CEE"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315120">
        <w:t>7. prosinca</w:t>
      </w:r>
      <w:r w:rsidR="00E17744">
        <w:t xml:space="preserve">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514440" w:rsidP="000B0BE5" w:rsidR="000B0BE5">
      <w:pPr>
        <w:jc w:val="both"/>
      </w:pPr>
      <w:r>
        <w:t xml:space="preserve">Danijela </w:t>
      </w:r>
      <w:proofErr w:type="spellStart"/>
      <w:r>
        <w:t>Špeletić</w:t>
      </w:r>
      <w:proofErr w:type="spellEnd"/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A17C7F" w:rsidP="00A17C7F" w:rsidR="00A17C7F">
      <w:r>
        <w:t xml:space="preserve">1. Predlagatelj- FINA Regionalni centar Osijek,  Osijek, L. </w:t>
      </w:r>
      <w:proofErr w:type="spellStart"/>
      <w:r>
        <w:t>Jagera</w:t>
      </w:r>
      <w:proofErr w:type="spellEnd"/>
      <w:r>
        <w:t xml:space="preserve"> 1</w:t>
      </w:r>
    </w:p>
    <w:p w:rsidRDefault="00AC2D8C" w:rsidP="00A17C7F" w:rsidR="00397F65">
      <w:r>
        <w:t xml:space="preserve">2. Dužnik </w:t>
      </w:r>
    </w:p>
    <w:p w:rsidRDefault="00A17C7F" w:rsidP="00397F65" w:rsidR="00A17C7F">
      <w:r>
        <w:t xml:space="preserve">3. Privremeni stečajni upravitelj </w:t>
      </w:r>
      <w:r w:rsidR="00AC2D8C">
        <w:t xml:space="preserve"> </w:t>
      </w:r>
      <w:r w:rsidR="0074030E">
        <w:t xml:space="preserve">Bojan </w:t>
      </w:r>
      <w:proofErr w:type="spellStart"/>
      <w:r w:rsidR="0074030E">
        <w:t>Sudarević</w:t>
      </w:r>
      <w:proofErr w:type="spellEnd"/>
    </w:p>
    <w:p w:rsidRDefault="001A5124" w:rsidP="00397F65" w:rsidR="00A5614E">
      <w:r>
        <w:t xml:space="preserve">4. </w:t>
      </w:r>
      <w:proofErr w:type="spellStart"/>
      <w:r>
        <w:t>zz</w:t>
      </w:r>
      <w:proofErr w:type="spellEnd"/>
      <w:r>
        <w:t xml:space="preserve"> dužnika </w:t>
      </w:r>
      <w:r w:rsidR="00FC3DB3">
        <w:t>Nikica Jurić</w:t>
      </w:r>
      <w:r w:rsidR="009F5D77">
        <w:t xml:space="preserve">, višnjevac, Kneza Domagoja </w:t>
      </w:r>
      <w:proofErr w:type="spellStart"/>
      <w:r w:rsidR="009F5D77">
        <w:t>15</w:t>
      </w:r>
      <w:proofErr w:type="spellEnd"/>
    </w:p>
    <w:p w:rsidRDefault="00AC2D8C" w:rsidP="00A17C7F" w:rsidR="00A17C7F">
      <w:r>
        <w:t xml:space="preserve">6. </w:t>
      </w:r>
      <w:proofErr w:type="spellStart"/>
      <w:r>
        <w:t>ŽDO</w:t>
      </w:r>
      <w:proofErr w:type="spellEnd"/>
      <w:r>
        <w:t xml:space="preserve"> </w:t>
      </w:r>
      <w:r w:rsidR="009F5D77">
        <w:t>Osijek</w:t>
      </w:r>
    </w:p>
    <w:p w:rsidRDefault="00A17C7F" w:rsidP="00A17C7F" w:rsidR="0036623A">
      <w:r>
        <w:t>7. e-oglasna ploča</w:t>
      </w:r>
    </w:p>
    <w:p w:rsidRDefault="00AC2D8C" w:rsidP="00A17C7F" w:rsidR="0036623A">
      <w:r>
        <w:t xml:space="preserve">8. kal. </w:t>
      </w:r>
      <w:proofErr w:type="spellStart"/>
      <w:r w:rsidR="00382A97">
        <w:t>7.1</w:t>
      </w:r>
      <w:proofErr w:type="spellEnd"/>
      <w:r w:rsidR="00382A97">
        <w:t>.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1A5" w:rsidR="009E31A5">
      <w:r>
        <w:separator/>
      </w:r>
    </w:p>
  </w:endnote>
  <w:endnote w:id="0" w:type="continuationSeparator">
    <w:p w:rsidRDefault="009E31A5" w:rsidR="009E3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1A5" w:rsidR="009E31A5">
      <w:r>
        <w:separator/>
      </w:r>
    </w:p>
  </w:footnote>
  <w:footnote w:id="0" w:type="continuationSeparator">
    <w:p w:rsidRDefault="009E31A5" w:rsidR="009E3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3BD0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5124"/>
    <w:rsid w:val="001A5A1A"/>
    <w:rsid w:val="001B7700"/>
    <w:rsid w:val="001C06E5"/>
    <w:rsid w:val="001F0E05"/>
    <w:rsid w:val="002047FE"/>
    <w:rsid w:val="0021289B"/>
    <w:rsid w:val="002348D6"/>
    <w:rsid w:val="00275624"/>
    <w:rsid w:val="00275D9D"/>
    <w:rsid w:val="00280570"/>
    <w:rsid w:val="002937FB"/>
    <w:rsid w:val="002B20D0"/>
    <w:rsid w:val="002F4F26"/>
    <w:rsid w:val="002F664A"/>
    <w:rsid w:val="00315120"/>
    <w:rsid w:val="00337B6B"/>
    <w:rsid w:val="00342B9D"/>
    <w:rsid w:val="003465FB"/>
    <w:rsid w:val="0036623A"/>
    <w:rsid w:val="00382A97"/>
    <w:rsid w:val="00397533"/>
    <w:rsid w:val="00397F65"/>
    <w:rsid w:val="003B18A1"/>
    <w:rsid w:val="003B2C17"/>
    <w:rsid w:val="003B3DFE"/>
    <w:rsid w:val="003C667B"/>
    <w:rsid w:val="00425914"/>
    <w:rsid w:val="00426F90"/>
    <w:rsid w:val="00435401"/>
    <w:rsid w:val="004701F8"/>
    <w:rsid w:val="004804DD"/>
    <w:rsid w:val="004949D9"/>
    <w:rsid w:val="004D091F"/>
    <w:rsid w:val="004D1A27"/>
    <w:rsid w:val="00514440"/>
    <w:rsid w:val="005241C4"/>
    <w:rsid w:val="0055740F"/>
    <w:rsid w:val="0057258F"/>
    <w:rsid w:val="0059472E"/>
    <w:rsid w:val="005A1530"/>
    <w:rsid w:val="005A2A88"/>
    <w:rsid w:val="005B5229"/>
    <w:rsid w:val="005C5F57"/>
    <w:rsid w:val="005C6CA6"/>
    <w:rsid w:val="005C78C9"/>
    <w:rsid w:val="006151C7"/>
    <w:rsid w:val="006673AE"/>
    <w:rsid w:val="0067699D"/>
    <w:rsid w:val="00711076"/>
    <w:rsid w:val="00711E3C"/>
    <w:rsid w:val="0074030E"/>
    <w:rsid w:val="00750269"/>
    <w:rsid w:val="007D74A6"/>
    <w:rsid w:val="007E41DD"/>
    <w:rsid w:val="008219B7"/>
    <w:rsid w:val="00825B4D"/>
    <w:rsid w:val="00856AD5"/>
    <w:rsid w:val="0085787E"/>
    <w:rsid w:val="00865CEE"/>
    <w:rsid w:val="00894FC5"/>
    <w:rsid w:val="008D32D8"/>
    <w:rsid w:val="009D4254"/>
    <w:rsid w:val="009E139B"/>
    <w:rsid w:val="009E31A5"/>
    <w:rsid w:val="009E6571"/>
    <w:rsid w:val="009F55F2"/>
    <w:rsid w:val="009F5D77"/>
    <w:rsid w:val="00A04A26"/>
    <w:rsid w:val="00A17C7F"/>
    <w:rsid w:val="00A5614E"/>
    <w:rsid w:val="00A57238"/>
    <w:rsid w:val="00A65909"/>
    <w:rsid w:val="00AC2725"/>
    <w:rsid w:val="00AC2D8C"/>
    <w:rsid w:val="00AD630F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C04DD2"/>
    <w:rsid w:val="00C07A8A"/>
    <w:rsid w:val="00C121ED"/>
    <w:rsid w:val="00C41E57"/>
    <w:rsid w:val="00C572BE"/>
    <w:rsid w:val="00CC749D"/>
    <w:rsid w:val="00CD3D56"/>
    <w:rsid w:val="00D146C1"/>
    <w:rsid w:val="00D229FD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34168"/>
    <w:rsid w:val="00E56C03"/>
    <w:rsid w:val="00E94538"/>
    <w:rsid w:val="00EA7A61"/>
    <w:rsid w:val="00EB3125"/>
    <w:rsid w:val="00EF7939"/>
    <w:rsid w:val="00F17DA4"/>
    <w:rsid w:val="00F22352"/>
    <w:rsid w:val="00F65328"/>
    <w:rsid w:val="00FA6388"/>
    <w:rsid w:val="00FC3DB3"/>
    <w:rsid w:val="00FC5CB8"/>
    <w:rsid w:val="00FD1F08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1E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1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E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1E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1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E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ALUNIK d.o.o. za proizvodnju i usluge</izvorni_sadrzaj>
    <derivirana_varijabla naziv="DomainObject.Predmet.ProtustrankaFormated_1">  ALUNIK d.o.o. za proizvodnju i usluge</derivirana_varijabla>
  </DomainObject.Predmet.ProtustrankaFormated>
  <DomainObject.Predmet.ProtustrankaFormatedOIB>
    <izvorni_sadrzaj>  ALUNIK d.o.o. za proizvodnju i usluge, OIB 85856797787</izvorni_sadrzaj>
    <derivirana_varijabla naziv="DomainObject.Predmet.ProtustrankaFormatedOIB_1">  ALUNIK d.o.o. za proizvodnju i usluge, OIB 85856797787</derivirana_varijabla>
  </DomainObject.Predmet.ProtustrankaFormatedOIB>
  <DomainObject.Predmet.ProtustrankaFormatedWithAdress>
    <izvorni_sadrzaj> ALUNIK d.o.o. za proizvodnju i usluge, Kneza Domagoja 15 , 31220 Višnjevac</izvorni_sadrzaj>
    <derivirana_varijabla naziv="DomainObject.Predmet.ProtustrankaFormatedWithAdress_1"> ALUNIK d.o.o. za proizvodnju i usluge, Kneza Domagoja 15 , 31220 Višnjevac</derivirana_varijabla>
  </DomainObject.Predmet.ProtustrankaFormatedWithAdress>
  <DomainObject.Predmet.ProtustrankaFormatedWithAdressOIB>
    <izvorni_sadrzaj> ALUNIK d.o.o. za proizvodnju i usluge, OIB 85856797787, Kneza Domagoja 15 , 31220 Višnjevac</izvorni_sadrzaj>
    <derivirana_varijabla naziv="DomainObject.Predmet.ProtustrankaFormatedWithAdressOIB_1"> ALUNIK d.o.o. za proizvodnju i usluge, OIB 85856797787, Kneza Domagoja 15 , 31220 Višnjevac</derivirana_varijabla>
  </DomainObject.Predmet.ProtustrankaFormatedWithAdressOIB>
  <DomainObject.Predmet.ProtustrankaWithAdress>
    <izvorni_sadrzaj>ALUNIK d.o.o. za proizvodnju i usluge Kneza Domagoja 15 , 31220 Višnjevac</izvorni_sadrzaj>
    <derivirana_varijabla naziv="DomainObject.Predmet.ProtustrankaWithAdress_1">ALUNIK d.o.o. za proizvodnju i usluge Kneza Domagoja 15 , 31220 Višnjevac</derivirana_varijabla>
  </DomainObject.Predmet.ProtustrankaWithAdress>
  <DomainObject.Predmet.ProtustrankaWithAdressOIB>
    <izvorni_sadrzaj>ALUNIK d.o.o. za proizvodnju i usluge, OIB 85856797787, Kneza Domagoja 15 , 31220 Višnjevac</izvorni_sadrzaj>
    <derivirana_varijabla naziv="DomainObject.Predmet.ProtustrankaWithAdressOIB_1">ALUNIK d.o.o. za proizvodnju i usluge, OIB 85856797787, Kneza Domagoja 15 , 31220 Višnjevac</derivirana_varijabla>
  </DomainObject.Predmet.ProtustrankaWithAdressOIB>
  <DomainObject.Predmet.ProtustrankaNazivFormated>
    <izvorni_sadrzaj>ALUNIK d.o.o. za proizvodnju i usluge</izvorni_sadrzaj>
    <derivirana_varijabla naziv="DomainObject.Predmet.ProtustrankaNazivFormated_1">ALUNIK d.o.o. za proizvodnju i usluge</derivirana_varijabla>
  </DomainObject.Predmet.ProtustrankaNazivFormated>
  <DomainObject.Predmet.ProtustrankaNazivFormatedOIB>
    <izvorni_sadrzaj>ALUNIK d.o.o. za proizvodnju i usluge, OIB 85856797787</izvorni_sadrzaj>
    <derivirana_varijabla naziv="DomainObject.Predmet.ProtustrankaNazivFormatedOIB_1">ALUNIK d.o.o. za proizvodnju i usluge, OIB 85856797787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ALUNIK d.o.o. za proizvodnju i usluge</item>
    </izvorni_sadrzaj>
    <derivirana_varijabla naziv="DomainObject.Predmet.ProtuStrankaListFormated_1">
      <item>ALUNIK d.o.o. za proizvodnju i usluge</item>
    </derivirana_varijabla>
  </DomainObject.Predmet.ProtuStrankaListFormated>
  <DomainObject.Predmet.ProtuStrankaListFormatedOIB>
    <izvorni_sadrzaj>
      <item>ALUNIK d.o.o. za proizvodnju i usluge, OIB 85856797787</item>
    </izvorni_sadrzaj>
    <derivirana_varijabla naziv="DomainObject.Predmet.ProtuStrankaListFormatedOIB_1">
      <item>ALUNIK d.o.o. za proizvodnju i usluge, OIB 85856797787</item>
    </derivirana_varijabla>
  </DomainObject.Predmet.ProtuStrankaListFormatedOIB>
  <DomainObject.Predmet.ProtuStrankaListFormatedWithAdress>
    <izvorni_sadrzaj>
      <item>ALUNIK d.o.o. za proizvodnju i usluge, Kneza Domagoja 15 , 31220 Višnjevac</item>
    </izvorni_sadrzaj>
    <derivirana_varijabla naziv="DomainObject.Predmet.ProtuStrankaListFormatedWithAdress_1">
      <item>ALUNIK d.o.o. za proizvodnju i usluge, Kneza Domagoja 15 , 31220 Višnjevac</item>
    </derivirana_varijabla>
  </DomainObject.Predmet.ProtuStrankaListFormatedWithAdress>
  <DomainObject.Predmet.ProtuStrankaListFormatedWithAdressOIB>
    <izvorni_sadrzaj>
      <item>ALUNIK d.o.o. za proizvodnju i usluge, OIB 85856797787, Kneza Domagoja 15 , 31220 Višnjevac</item>
    </izvorni_sadrzaj>
    <derivirana_varijabla naziv="DomainObject.Predmet.ProtuStrankaListFormatedWithAdressOIB_1">
      <item>ALUNIK d.o.o. za proizvodnju i usluge, OIB 85856797787, Kneza Domagoja 15 , 31220 Višnjevac</item>
    </derivirana_varijabla>
  </DomainObject.Predmet.ProtuStrankaListFormatedWithAdressOIB>
  <DomainObject.Predmet.ProtuStrankaListNazivFormated>
    <izvorni_sadrzaj>
      <item>ALUNIK d.o.o. za proizvodnju i usluge</item>
    </izvorni_sadrzaj>
    <derivirana_varijabla naziv="DomainObject.Predmet.ProtuStrankaListNazivFormated_1">
      <item>ALUNIK d.o.o. za proizvodnju i usluge</item>
    </derivirana_varijabla>
  </DomainObject.Predmet.ProtuStrankaListNazivFormated>
  <DomainObject.Predmet.ProtuStrankaListNazivFormatedOIB>
    <izvorni_sadrzaj>
      <item>ALUNIK d.o.o. za proizvodnju i usluge, OIB 85856797787</item>
    </izvorni_sadrzaj>
    <derivirana_varijabla naziv="DomainObject.Predmet.ProtuStrankaListNazivFormatedOIB_1">
      <item>ALUNIK d.o.o. za proizvodnju i usluge, OIB 85856797787</item>
    </derivirana_varijabla>
  </DomainObject.Predmet.ProtuStrankaListNazivFormatedOIB>
  <DomainObject.Predmet.OstaliListFormated>
    <izvorni_sadrzaj>
      <item>ŽDO GUO OSIJEK</item>
      <item>Bojan Sudarević</item>
    </izvorni_sadrzaj>
    <derivirana_varijabla naziv="DomainObject.Predmet.OstaliListFormated_1">
      <item>ŽDO GUO OSIJEK</item>
      <item>Bojan Sudarević</item>
    </derivirana_varijabla>
  </DomainObject.Predmet.OstaliListFormated>
  <DomainObject.Predmet.OstaliListFormatedOIB>
    <izvorni_sadrzaj>
      <item>ŽDO GUO OSIJEK, OIB 61379160880</item>
      <item>Bojan Sudarević, OIB 97806800829</item>
    </izvorni_sadrzaj>
    <derivirana_varijabla naziv="DomainObject.Predmet.OstaliListFormatedOIB_1">
      <item>ŽDO GUO OSIJEK, OIB 61379160880</item>
      <item>Bojan Sudarević, OIB 97806800829</item>
    </derivirana_varijabla>
  </DomainObject.Predmet.OstaliListFormatedOIB>
  <DomainObject.Predmet.OstaliListFormatedWithAdress>
    <izvorni_sadrzaj>
      <item>ŽDO GUO OSIJEK</item>
      <item>Bojan Sudarević, Trg Bana Josipa Jelačića 27, 31000 Osijek</item>
    </izvorni_sadrzaj>
    <derivirana_varijabla naziv="DomainObject.Predmet.OstaliListFormatedWithAdress_1">
      <item>ŽDO GUO OSIJEK</item>
      <item>Bojan Sudarević, Trg Bana Josipa Jelačića 27, 31000 Osijek</item>
    </derivirana_varijabla>
  </DomainObject.Predmet.OstaliListFormatedWithAdress>
  <DomainObject.Predmet.OstaliListFormatedWithAdressOIB>
    <izvorni_sadrzaj>
      <item>ŽDO GUO OSIJEK, OIB 61379160880</item>
      <item>Bojan Sudarević, OIB 97806800829, Trg Bana Josipa Jelačića 27, 31000 Osijek</item>
    </izvorni_sadrzaj>
    <derivirana_varijabla naziv="DomainObject.Predmet.OstaliListFormatedWithAdressOIB_1">
      <item>ŽDO GUO OSIJEK, OIB 61379160880</item>
      <item>Bojan Sudarević, OIB 97806800829, Trg Bana Josipa Jelačića 27, 31000 Osijek</item>
    </derivirana_varijabla>
  </DomainObject.Predmet.OstaliListFormatedWithAdressOIB>
  <DomainObject.Predmet.OstaliListNazivFormated>
    <izvorni_sadrzaj>
      <item>ŽDO GUO OSIJEK</item>
      <item>Bojan Sudarević</item>
    </izvorni_sadrzaj>
    <derivirana_varijabla naziv="DomainObject.Predmet.OstaliListNazivFormated_1">
      <item>ŽDO GUO OSIJEK</item>
      <item>Bojan Sudarević</item>
    </derivirana_varijabla>
  </DomainObject.Predmet.OstaliListNazivFormated>
  <DomainObject.Predmet.OstaliListNazivFormatedOIB>
    <izvorni_sadrzaj>
      <item>ŽDO GUO OSIJEK, OIB 61379160880</item>
      <item>Bojan Sudarević, OIB 97806800829</item>
    </izvorni_sadrzaj>
    <derivirana_varijabla naziv="DomainObject.Predmet.OstaliListNazivFormatedOIB_1">
      <item>ŽDO GUO OSIJEK, OIB 61379160880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ALUNIK d.o.o. za proizvodnju i usluge</izvorni_sadrzaj>
    <derivirana_varijabla naziv="DomainObject.Predmet.ProtustrankaIDrugi_1">ALUNIK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ALUNIK d.o.o. za proizvodnju i usluge, OIB 85856797787, Kneza Domagoja 15 , 31220 Višnjevac</izvorni_sadrzaj>
    <derivirana_varijabla naziv="DomainObject.Predmet.ProtustrankaIDrugiAdressOIB_1">ALUNIK d.o.o. za proizvodnju i usluge, OIB 85856797787, Kneza Domagoja 15 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ALUNIK d.o.o. za proizvodnju i usluge</item>
      <item>ŽDO GUO OSIJEK</item>
      <item>Bojan Sudarević</item>
    </izvorni_sadrzaj>
    <derivirana_varijabla naziv="DomainObject.Predmet.SudioniciListNaziv_1">
      <item>FINA RC OSIJEK</item>
      <item>ALUNIK d.o.o. za proizvodnju i usluge</item>
      <item>ŽDO GUO OSIJEK</item>
      <item>Bojan Sudarević</item>
    </derivirana_varijabla>
  </DomainObject.Predmet.SudioniciListNaziv>
  <DomainObject.Predmet.SudioniciListAdressOIB>
    <izvorni_sadrzaj>
      <item>FINA RC OSIJEK, OIB 85821130368</item>
      <item>ALUNIK d.o.o. za proizvodnju i usluge, OIB 85856797787, Kneza Domagoja 15 ,31220 Višnjevac</item>
      <item>ŽDO GUO OSIJEK, OIB 61379160880</item>
      <item>Bojan Sudarević, OIB 97806800829, Trg Bana Josipa Jelačića 27,31000 Osijek</item>
    </izvorni_sadrzaj>
    <derivirana_varijabla naziv="DomainObject.Predmet.SudioniciListAdressOIB_1">
      <item>FINA RC OSIJEK, OIB 85821130368</item>
      <item>ALUNIK d.o.o. za proizvodnju i usluge, OIB 85856797787, Kneza Domagoja 15 ,31220 Višnjevac</item>
      <item>ŽDO GUO OSIJEK, OIB 61379160880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85856797787</item>
      <item>, OIB 61379160880</item>
      <item>, OIB 97806800829</item>
    </izvorni_sadrzaj>
    <derivirana_varijabla naziv="DomainObject.Predmet.SudioniciListNazivOIB_1">
      <item>, OIB 85821130368</item>
      <item>, OIB 85856797787</item>
      <item>, OIB 61379160880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2708</properties:Characters>
  <properties:Lines>93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2016-11-23T08:18:00Z</dcterms:created>
  <dc:creator>..</dc:creator>
  <cp:lastModifiedBy>Maja Kocijan</cp:lastModifiedBy>
  <cp:lastPrinted>2016-11-23T08:22:00Z</cp:lastPrinted>
  <dcterms:modified xmlns:xsi="http://www.w3.org/2001/XMLSchema-instance" xsi:type="dcterms:W3CDTF">2016-12-07T10:04:00Z</dcterms:modified>
  <cp:revision>28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