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c387" w14:paraId="009c38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320F0" w:rsidRPr="008320F0">
        <w:rPr>
          <w:rFonts w:cs="Times New Roman" w:eastAsia="Times New Roman" w:hAnsi="Times New Roman" w:ascii="Times New Roman"/>
          <w:sz w:val="24"/>
          <w:szCs w:val="24"/>
          <w:lang w:eastAsia="hr-HR"/>
        </w:rPr>
        <w:t>WILLEVOLVE d.o.o., Zagreb, Heinzelova 62, OIB: 82851733458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320F0" w:rsidRPr="008320F0">
        <w:rPr>
          <w:rFonts w:cs="Times New Roman" w:eastAsia="Times New Roman" w:hAnsi="Times New Roman" w:ascii="Times New Roman"/>
          <w:sz w:val="24"/>
          <w:szCs w:val="24"/>
          <w:lang w:eastAsia="hr-HR"/>
        </w:rPr>
        <w:t>WILLEVOLVE d.o.o., Zagreb, Heinzelova 62, OIB: 82851733458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320F0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Hromadko, Zagreb, Zelengorska br.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320F0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320F0" w:rsidRPr="008320F0">
        <w:rPr>
          <w:rFonts w:cs="Times New Roman" w:eastAsia="Times New Roman" w:hAnsi="Times New Roman" w:ascii="Times New Roman"/>
          <w:sz w:val="24"/>
          <w:szCs w:val="24"/>
          <w:lang w:eastAsia="hr-HR"/>
        </w:rPr>
        <w:t>WILLEVOLVE d.o.o., Zagreb, Heinzelova 62, OIB: 82851733458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320F0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2126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02AAE"/>
    <w:rsid w:val="006F65CC"/>
    <w:rsid w:val="00703BA7"/>
    <w:rsid w:val="00762436"/>
    <w:rsid w:val="007E6A2E"/>
    <w:rsid w:val="008320F0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D14B98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14B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B9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B9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B9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D14B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B9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St-2126/2015</izvorni_sadrzaj>
    <derivirana_varijabla naziv="DomainObject.Predmet.OznakaBroj_1">St-2126/2015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WILLEVOLVE d.o.o.</izvorni_sadrzaj>
    <derivirana_varijabla naziv="DomainObject.Predmet.ProtustrankaFormated_1">  WILLEVOLVE d.o.o.</derivirana_varijabla>
  </DomainObject.Predmet.ProtustrankaFormated>
  <DomainObject.Predmet.ProtustrankaFormatedOIB>
    <izvorni_sadrzaj>  WILLEVOLVE d.o.o., OIB 82851733458</izvorni_sadrzaj>
    <derivirana_varijabla naziv="DomainObject.Predmet.ProtustrankaFormatedOIB_1">  WILLEVOLVE d.o.o., OIB 82851733458</derivirana_varijabla>
  </DomainObject.Predmet.ProtustrankaFormatedOIB>
  <DomainObject.Predmet.ProtustrankaFormatedWithAdress>
    <izvorni_sadrzaj> WILLEVOLVE d.o.o., Heinzelova 62, 10000 Zagreb</izvorni_sadrzaj>
    <derivirana_varijabla naziv="DomainObject.Predmet.ProtustrankaFormatedWithAdress_1"> WILLEVOLVE d.o.o., Heinzelova 62, 10000 Zagreb</derivirana_varijabla>
  </DomainObject.Predmet.ProtustrankaFormatedWithAdress>
  <DomainObject.Predmet.ProtustrankaFormatedWithAdressOIB>
    <izvorni_sadrzaj> WILLEVOLVE d.o.o., OIB 82851733458, Heinzelova 62, 10000 Zagreb</izvorni_sadrzaj>
    <derivirana_varijabla naziv="DomainObject.Predmet.ProtustrankaFormatedWithAdressOIB_1"> WILLEVOLVE d.o.o., OIB 82851733458, Heinzelova 62, 10000 Zagreb</derivirana_varijabla>
  </DomainObject.Predmet.ProtustrankaFormatedWithAdressOIB>
  <DomainObject.Predmet.ProtustrankaWithAdress>
    <izvorni_sadrzaj>WILLEVOLVE d.o.o. Heinzelova 62, 10000 Zagreb</izvorni_sadrzaj>
    <derivirana_varijabla naziv="DomainObject.Predmet.ProtustrankaWithAdress_1">WILLEVOLVE d.o.o. Heinzelova 62, 10000 Zagreb</derivirana_varijabla>
  </DomainObject.Predmet.ProtustrankaWithAdress>
  <DomainObject.Predmet.ProtustrankaWithAdressOIB>
    <izvorni_sadrzaj>WILLEVOLVE d.o.o., OIB 82851733458, Heinzelova 62, 10000 Zagreb</izvorni_sadrzaj>
    <derivirana_varijabla naziv="DomainObject.Predmet.ProtustrankaWithAdressOIB_1">WILLEVOLVE d.o.o., OIB 82851733458, Heinzelova 62, 10000 Zagreb</derivirana_varijabla>
  </DomainObject.Predmet.ProtustrankaWithAdressOIB>
  <DomainObject.Predmet.ProtustrankaNazivFormated>
    <izvorni_sadrzaj>WILLEVOLVE d.o.o.</izvorni_sadrzaj>
    <derivirana_varijabla naziv="DomainObject.Predmet.ProtustrankaNazivFormated_1">WILLEVOLVE d.o.o.</derivirana_varijabla>
  </DomainObject.Predmet.ProtustrankaNazivFormated>
  <DomainObject.Predmet.ProtustrankaNazivFormatedOIB>
    <izvorni_sadrzaj>WILLEVOLVE d.o.o., OIB 82851733458</izvorni_sadrzaj>
    <derivirana_varijabla naziv="DomainObject.Predmet.ProtustrankaNazivFormatedOIB_1">WILLEVOLVE d.o.o., OIB 82851733458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WILLEVOLVE d.o.o.</item>
    </izvorni_sadrzaj>
    <derivirana_varijabla naziv="DomainObject.Predmet.ProtuStrankaListFormated_1">
      <item>WILLEVOLVE d.o.o.</item>
    </derivirana_varijabla>
  </DomainObject.Predmet.ProtuStrankaListFormated>
  <DomainObject.Predmet.ProtuStrankaListFormatedOIB>
    <izvorni_sadrzaj>
      <item>WILLEVOLVE d.o.o., OIB 82851733458</item>
    </izvorni_sadrzaj>
    <derivirana_varijabla naziv="DomainObject.Predmet.ProtuStrankaListFormatedOIB_1">
      <item>WILLEVOLVE d.o.o., OIB 82851733458</item>
    </derivirana_varijabla>
  </DomainObject.Predmet.ProtuStrankaListFormatedOIB>
  <DomainObject.Predmet.ProtuStrankaListFormatedWithAdress>
    <izvorni_sadrzaj>
      <item>WILLEVOLVE d.o.o., Heinzelova 62, 10000 Zagreb</item>
    </izvorni_sadrzaj>
    <derivirana_varijabla naziv="DomainObject.Predmet.ProtuStrankaListFormatedWithAdress_1">
      <item>WILLEVOLVE d.o.o., Heinzelova 62, 10000 Zagreb</item>
    </derivirana_varijabla>
  </DomainObject.Predmet.ProtuStrankaListFormatedWithAdress>
  <DomainObject.Predmet.ProtuStrankaListFormatedWithAdressOIB>
    <izvorni_sadrzaj>
      <item>WILLEVOLVE d.o.o., OIB 82851733458, Heinzelova 62, 10000 Zagreb</item>
    </izvorni_sadrzaj>
    <derivirana_varijabla naziv="DomainObject.Predmet.ProtuStrankaListFormatedWithAdressOIB_1">
      <item>WILLEVOLVE d.o.o., OIB 82851733458, Heinzelova 62, 10000 Zagreb</item>
    </derivirana_varijabla>
  </DomainObject.Predmet.ProtuStrankaListFormatedWithAdressOIB>
  <DomainObject.Predmet.ProtuStrankaListNazivFormated>
    <izvorni_sadrzaj>
      <item>WILLEVOLVE d.o.o.</item>
    </izvorni_sadrzaj>
    <derivirana_varijabla naziv="DomainObject.Predmet.ProtuStrankaListNazivFormated_1">
      <item>WILLEVOLVE d.o.o.</item>
    </derivirana_varijabla>
  </DomainObject.Predmet.ProtuStrankaListNazivFormated>
  <DomainObject.Predmet.ProtuStrankaListNazivFormatedOIB>
    <izvorni_sadrzaj>
      <item>WILLEVOLVE d.o.o., OIB 82851733458</item>
    </izvorni_sadrzaj>
    <derivirana_varijabla naziv="DomainObject.Predmet.ProtuStrankaListNazivFormatedOIB_1">
      <item>WILLEVOLVE d.o.o., OIB 82851733458</item>
    </derivirana_varijabla>
  </DomainObject.Predmet.ProtuStrankaListNazivFormatedOIB>
  <DomainObject.Predmet.OstaliListFormated>
    <izvorni_sadrzaj>
      <item>PETAR PAVIĆ</item>
      <item>MLADEN BAŠIĆ</item>
      <item>ALJOŠA ROKSANDIĆ</item>
    </izvorni_sadrzaj>
    <derivirana_varijabla naziv="DomainObject.Predmet.OstaliListFormated_1">
      <item>PETAR PAVIĆ</item>
      <item>MLADEN BAŠIĆ</item>
      <item>ALJOŠA ROKSANDIĆ</item>
    </derivirana_varijabla>
  </DomainObject.Predmet.OstaliListFormated>
  <DomainObject.Predmet.OstaliListFormatedOIB>
    <izvorni_sadrzaj>
      <item>PETAR PAVIĆ, OIB 35657897867</item>
      <item>MLADEN BAŠIĆ, OIB 84078740058</item>
      <item>ALJOŠA ROKSANDIĆ, OIB 34978435776</item>
    </izvorni_sadrzaj>
    <derivirana_varijabla naziv="DomainObject.Predmet.OstaliListFormatedOIB_1">
      <item>PETAR PAVIĆ, OIB 35657897867</item>
      <item>MLADEN BAŠIĆ, OIB 84078740058</item>
      <item>ALJOŠA ROKSANDIĆ, OIB 34978435776</item>
    </derivirana_varijabla>
  </DomainObject.Predmet.OstaliListFormatedOIB>
  <DomainObject.Predmet.OstaliListFormatedWithAdress>
    <izvorni_sadrzaj>
      <item>PETAR PAVIĆ, Biskupa Galjufa 3/b, 10000 Zagreb</item>
      <item>MLADEN BAŠIĆ, Kraljevec 58, 10000 Zagreb</item>
      <item>ALJOŠA ROKSANDIĆ, Jandrićeva 24, 10000 Zagreb</item>
    </izvorni_sadrzaj>
    <derivirana_varijabla naziv="DomainObject.Predmet.OstaliListFormatedWithAdress_1">
      <item>PETAR PAVIĆ, Biskupa Galjufa 3/b, 10000 Zagreb</item>
      <item>MLADEN BAŠIĆ, Kraljevec 58, 10000 Zagreb</item>
      <item>ALJOŠA ROKSANDIĆ, Jandrićeva 24, 10000 Zagreb</item>
    </derivirana_varijabla>
  </DomainObject.Predmet.OstaliListFormatedWithAdress>
  <DomainObject.Predmet.OstaliListFormatedWithAdressOIB>
    <izvorni_sadrzaj>
      <item>PETAR PAVIĆ, OIB 35657897867, Biskupa Galjufa 3/b, 10000 Zagreb</item>
      <item>MLADEN BAŠIĆ, OIB 84078740058, Kraljevec 58, 10000 Zagreb</item>
      <item>ALJOŠA ROKSANDIĆ, OIB 34978435776, Jandrićeva 24, 10000 Zagreb</item>
    </izvorni_sadrzaj>
    <derivirana_varijabla naziv="DomainObject.Predmet.OstaliListFormatedWithAdressOIB_1">
      <item>PETAR PAVIĆ, OIB 35657897867, Biskupa Galjufa 3/b, 10000 Zagreb</item>
      <item>MLADEN BAŠIĆ, OIB 84078740058, Kraljevec 58, 10000 Zagreb</item>
      <item>ALJOŠA ROKSANDIĆ, OIB 34978435776, Jandrićeva 24, 10000 Zagreb</item>
    </derivirana_varijabla>
  </DomainObject.Predmet.OstaliListFormatedWithAdressOIB>
  <DomainObject.Predmet.OstaliListNazivFormated>
    <izvorni_sadrzaj>
      <item>PETAR PAVIĆ</item>
      <item>MLADEN BAŠIĆ</item>
      <item>ALJOŠA ROKSANDIĆ</item>
    </izvorni_sadrzaj>
    <derivirana_varijabla naziv="DomainObject.Predmet.OstaliListNazivFormated_1">
      <item>PETAR PAVIĆ</item>
      <item>MLADEN BAŠIĆ</item>
      <item>ALJOŠA ROKSANDIĆ</item>
    </derivirana_varijabla>
  </DomainObject.Predmet.OstaliListNazivFormated>
  <DomainObject.Predmet.OstaliListNazivFormatedOIB>
    <izvorni_sadrzaj>
      <item>PETAR PAVIĆ, OIB 35657897867</item>
      <item>MLADEN BAŠIĆ, OIB 84078740058</item>
      <item>ALJOŠA ROKSANDIĆ, OIB 34978435776</item>
    </izvorni_sadrzaj>
    <derivirana_varijabla naziv="DomainObject.Predmet.OstaliListNazivFormatedOIB_1">
      <item>PETAR PAVIĆ, OIB 35657897867</item>
      <item>MLADEN BAŠIĆ, OIB 84078740058</item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WILLEVOLVE d.o.o.</izvorni_sadrzaj>
    <derivirana_varijabla naziv="DomainObject.Predmet.ProtustrankaIDrugi_1">WILLEVOLVE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WILLEVOLVE d.o.o., OIB 82851733458, Heinzelova 62, 10000 Zagreb</izvorni_sadrzaj>
    <derivirana_varijabla naziv="DomainObject.Predmet.ProtustrankaIDrugiAdressOIB_1">WILLEVOLVE d.o.o., OIB 82851733458,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WILLEVOLVE d.o.o.</item>
      <item>FINA Regionalni centar Zagreb</item>
      <item>PETAR PAVIĆ</item>
      <item>MLADEN BAŠIĆ</item>
      <item>ALJOŠA ROKSANDIĆ</item>
    </izvorni_sadrzaj>
    <derivirana_varijabla naziv="DomainObject.Predmet.SudioniciListNaziv_1">
      <item>WILLEVOLVE d.o.o.</item>
      <item>FINA Regionalni centar Zagreb</item>
      <item>PETAR PAVIĆ</item>
      <item>MLADEN BAŠIĆ</item>
      <item>ALJOŠA ROKSANDIĆ</item>
    </derivirana_varijabla>
  </DomainObject.Predmet.SudioniciListNaziv>
  <DomainObject.Predmet.SudioniciListAdressOIB>
    <izvorni_sadrzaj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izvorni_sadrzaj>
    <derivirana_varijabla naziv="DomainObject.Predmet.SudioniciListAdressOIB_1">
      <item>WILLEVOLVE d.o.o., OIB 82851733458, Heinzelova 62,10000 Zagreb</item>
      <item>FINA Regionalni centar Zagreb, OIB 85821130368, Trg svibanjskih žrtava 1995. 1,10000 Zagreb</item>
      <item>PETAR PAVIĆ, OIB 35657897867, Biskupa Galjufa 3/b,10000 Zagreb</item>
      <item>MLADEN BAŠIĆ, OIB 84078740058, Kraljevec 58,10000 Zagreb</item>
      <item>ALJOŠA ROKSANDIĆ, OIB 34978435776, Jandrićeva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82851733458</item>
      <item>, OIB 85821130368</item>
      <item>, OIB 35657897867</item>
      <item>, OIB 84078740058</item>
      <item>, OIB 34978435776</item>
    </izvorni_sadrzaj>
    <derivirana_varijabla naziv="DomainObject.Predmet.SudioniciListNazivOIB_1">
      <item>, OIB 82851733458</item>
      <item>, OIB 85821130368</item>
      <item>, OIB 35657897867</item>
      <item>, OIB 84078740058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2580</properties:Characters>
  <properties:Lines>93</properties:Lines>
  <properties:Paragraphs>33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2016-04-26T06:39:00Z</cp:lastPrinted>
  <dcterms:modified xmlns:xsi="http://www.w3.org/2001/XMLSchema-instance" xsi:type="dcterms:W3CDTF">2016-04-26T06:39:00Z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