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8fe8" w14:paraId="9a38fe8" w:rsidRDefault="002853CC" w:rsidP="002853CC" w:rsidR="002853CC">
      <w:pPr>
        <w15:collapsed w:val="false"/>
      </w:pPr>
      <w:bookmarkStart w:name="_GoBack" w:id="0"/>
      <w:bookmarkEnd w:id="0"/>
    </w:p>
    <w:p w:rsidRDefault="002853CC" w:rsidP="002853CC" w:rsidR="002853CC">
      <w:pPr>
        <w:jc w:val="center"/>
      </w:pPr>
    </w:p>
    <w:p w:rsidRDefault="002853CC" w:rsidP="002853CC" w:rsidR="002853CC">
      <w:pPr>
        <w:jc w:val="center"/>
      </w:pPr>
      <w:r>
        <w:t>IZVJEŠĆE  STEČAJNOG  UPRAVITELJA</w:t>
      </w:r>
    </w:p>
    <w:p w:rsidRDefault="002853CC" w:rsidP="002853CC" w:rsidR="002853CC">
      <w:pPr>
        <w:jc w:val="center"/>
      </w:pPr>
      <w:r>
        <w:t>O  TIJEKU  STEČAJNOG  POSTUPKA  I  O  STANJU  STEČAJNE  MASE</w:t>
      </w:r>
    </w:p>
    <w:p w:rsidRDefault="002853CC" w:rsidP="002853CC" w:rsidR="002853CC">
      <w:pPr>
        <w:jc w:val="center"/>
      </w:pPr>
      <w:r>
        <w:t xml:space="preserve"> </w:t>
      </w:r>
    </w:p>
    <w:p w:rsidRDefault="002853CC" w:rsidP="002853CC" w:rsidR="002853CC">
      <w:pPr>
        <w:jc w:val="center"/>
      </w:pPr>
    </w:p>
    <w:p w:rsidRDefault="002853CC" w:rsidP="002853CC" w:rsidR="002853CC">
      <w:pPr>
        <w:jc w:val="center"/>
      </w:pPr>
    </w:p>
    <w:p w:rsidRDefault="002853CC" w:rsidP="002853CC" w:rsidR="002853CC"/>
    <w:p w:rsidRDefault="002853CC" w:rsidP="002853CC" w:rsidR="002853CC"/>
    <w:p w:rsidRDefault="002853CC" w:rsidP="002853CC" w:rsidR="002853CC">
      <w:r>
        <w:t xml:space="preserve">NADLEŽNI  TRGOVAČKI  SUD:  Trgovački sud u Zagrebu, </w:t>
      </w:r>
      <w:proofErr w:type="spellStart"/>
      <w:r>
        <w:t>Amruševa</w:t>
      </w:r>
      <w:proofErr w:type="spellEnd"/>
      <w:r>
        <w:t xml:space="preserve"> 2/II, Zagreb </w:t>
      </w:r>
    </w:p>
    <w:p w:rsidRDefault="002853CC" w:rsidP="002853CC" w:rsidR="002853CC">
      <w:r>
        <w:t>POSLOVNI  BROJ:  89. St-277/2004</w:t>
      </w:r>
    </w:p>
    <w:p w:rsidRDefault="002853CC" w:rsidP="002853CC" w:rsidR="002853CC">
      <w:r>
        <w:t xml:space="preserve">STEČAJNI  DUŽNIK: RODIĆ TOMO </w:t>
      </w:r>
      <w:proofErr w:type="spellStart"/>
      <w:r>
        <w:t>vl</w:t>
      </w:r>
      <w:proofErr w:type="spellEnd"/>
      <w:r>
        <w:t>. Zlatarsko trgovačkog obrta ZLATARNICE RODIĆ, u stečaju, Zagreb, Kaptol 27  OIB:54610230701</w:t>
      </w:r>
    </w:p>
    <w:p w:rsidRDefault="002853CC" w:rsidP="002853CC" w:rsidR="002853CC"/>
    <w:p w:rsidRDefault="002853CC" w:rsidP="002853CC" w:rsidR="002853CC"/>
    <w:p w:rsidRDefault="002853CC" w:rsidP="002853CC" w:rsidR="002853CC"/>
    <w:p w:rsidRDefault="002853CC" w:rsidP="002853CC" w:rsidR="002853CC"/>
    <w:p w:rsidRDefault="002853CC" w:rsidP="002853CC" w:rsidR="002853CC"/>
    <w:p w:rsidRDefault="002853CC" w:rsidP="002853CC" w:rsidR="002853CC">
      <w:r>
        <w:t xml:space="preserve">      </w:t>
      </w:r>
    </w:p>
    <w:p w:rsidRDefault="002853CC" w:rsidP="002853CC" w:rsidR="002853CC">
      <w:r>
        <w:t xml:space="preserve">U Ivancu,  11.06.2018. godine.     </w:t>
      </w:r>
    </w:p>
    <w:p w:rsidRDefault="002853CC" w:rsidP="002853CC" w:rsidR="002853CC"/>
    <w:p w:rsidRDefault="002853CC" w:rsidP="002853CC" w:rsidR="002853CC"/>
    <w:p w:rsidRDefault="002853CC" w:rsidP="002853CC" w:rsidR="002853CC"/>
    <w:p w:rsidRDefault="002853CC" w:rsidP="002853CC" w:rsidR="002853CC"/>
    <w:p w:rsidRDefault="002853CC" w:rsidP="002853CC" w:rsidR="002853CC"/>
    <w:p w:rsidRDefault="002853CC" w:rsidP="002853CC" w:rsidR="002853CC"/>
    <w:p w:rsidRDefault="002853CC" w:rsidP="002853CC" w:rsidR="002853CC"/>
    <w:p w:rsidRDefault="002853CC" w:rsidP="002853CC" w:rsidR="002853CC"/>
    <w:p w:rsidRDefault="002853CC" w:rsidP="002853CC" w:rsidR="002853CC">
      <w:r>
        <w:lastRenderedPageBreak/>
        <w:t>I)</w:t>
      </w:r>
    </w:p>
    <w:p w:rsidRDefault="002853CC" w:rsidP="002853CC" w:rsidR="002853CC">
      <w:r>
        <w:t>Dana 16. prosinca 2016.g. zaključio se stečajni postupak nad imovinom dužnika pojedinca, gore navedenog.</w:t>
      </w:r>
    </w:p>
    <w:p w:rsidRDefault="002853CC" w:rsidP="002853CC" w:rsidR="002853CC">
      <w:r>
        <w:t>Stečajni upravitelj je nastavio s unovčenjem preostale imovine, teško unovčive, sve u skladu s odredbama Stečajnog zakona.</w:t>
      </w:r>
    </w:p>
    <w:p w:rsidRDefault="002853CC" w:rsidP="002853CC" w:rsidR="002853CC">
      <w:r>
        <w:t>II)</w:t>
      </w:r>
    </w:p>
    <w:p w:rsidRDefault="002853CC" w:rsidP="002853CC" w:rsidR="002853CC">
      <w:r>
        <w:t>Dana 21.02.2018.g. razriješen je d</w:t>
      </w:r>
      <w:r w:rsidR="004917D3">
        <w:t>osadašnji stečajni upravitelj te me Sud imenovao novim stečajnim upraviteljem.</w:t>
      </w:r>
    </w:p>
    <w:p w:rsidRDefault="004917D3" w:rsidP="004917D3" w:rsidR="004917D3">
      <w:r>
        <w:t>U izvršavanju svojih obveza po Zakonu, nastavio sam s unovčenjem preostale imovine, stroja za izradu lančića, proizvođač IECO Italija, serijski broj: 802/01.</w:t>
      </w:r>
    </w:p>
    <w:p w:rsidRDefault="004917D3" w:rsidP="004917D3" w:rsidR="004917D3">
      <w:r>
        <w:t xml:space="preserve">Prema prijašnjem odobrenju </w:t>
      </w:r>
      <w:proofErr w:type="spellStart"/>
      <w:r>
        <w:t>razlučnog</w:t>
      </w:r>
      <w:proofErr w:type="spellEnd"/>
      <w:r>
        <w:t xml:space="preserve"> vjerovnika na toj pokretnini, Zagrebačke banke d.d. Zagreb, nastavio sa oglašavanjem prodaje uz smanjivanje cijene.</w:t>
      </w:r>
    </w:p>
    <w:p w:rsidRDefault="004917D3" w:rsidP="004917D3" w:rsidR="004917D3">
      <w:r>
        <w:t>Do sada sam objavio, na web stranicama Trgovačkog suda, dva oglasa, na koje se do sada nije javio ni jedan zainteresiran kupac.</w:t>
      </w:r>
    </w:p>
    <w:p w:rsidRDefault="004917D3" w:rsidP="004917D3" w:rsidR="004917D3">
      <w:r>
        <w:t>Obavio sam više kontakata sa vlasnicima zlatarskih radnji, pokušao preko internetskih stranica i portala pronaći zainteresirane za kupnju ovog stroja, no, do sada nisam uspio pronaći zainter</w:t>
      </w:r>
      <w:r w:rsidR="004C650E">
        <w:t>e</w:t>
      </w:r>
      <w:r>
        <w:t>siranog kupca.</w:t>
      </w:r>
    </w:p>
    <w:p w:rsidRDefault="004917D3" w:rsidP="004917D3" w:rsidR="004917D3">
      <w:r>
        <w:t xml:space="preserve">Prema prikupljenim informacijama, radi se o starom stroju, specijaliziranom samo za izradu lančića, a za tu količinu lančića, koje on može izraditi u jednom punjenju zlatom, jednostavno nema tržišta u Hrvatskoj nego </w:t>
      </w:r>
      <w:r w:rsidR="004C650E">
        <w:t>vlasnici zlatarskih radnji isto kupuju</w:t>
      </w:r>
      <w:r>
        <w:t xml:space="preserve"> u potrebnim količinama u Italiji i Njemačkoj</w:t>
      </w:r>
      <w:r w:rsidR="004C650E">
        <w:t xml:space="preserve"> ili od posrednika</w:t>
      </w:r>
      <w:r>
        <w:t>.</w:t>
      </w:r>
    </w:p>
    <w:p w:rsidRDefault="004917D3" w:rsidP="004917D3" w:rsidR="004917D3">
      <w:r>
        <w:t>III)</w:t>
      </w:r>
    </w:p>
    <w:p w:rsidRDefault="004C650E" w:rsidP="004917D3" w:rsidR="004917D3">
      <w:r>
        <w:t>U daljnjem tijeku ovog postupka, pokušat ću i dalje unovčiti navedenu imovinu kako bi barem uspio pokriti troškove ovog postupka i njegovo zbrinjavanje.</w:t>
      </w:r>
    </w:p>
    <w:p w:rsidRDefault="004C650E" w:rsidP="004917D3" w:rsidR="004C650E">
      <w:r>
        <w:t>Stroj se i dalje nalazi na besplatnom čuvanju u poslovnim prostorima GREDELJ d.d. u stečaju, u Zagrebu, a zadnja oglašena, početna, cijena iznosila je 13.799,00 kuna.</w:t>
      </w:r>
    </w:p>
    <w:p w:rsidRDefault="004C650E" w:rsidP="004917D3" w:rsidR="004C650E"/>
    <w:p w:rsidRDefault="004C650E" w:rsidP="004C650E" w:rsidR="004C650E"/>
    <w:p w:rsidRDefault="004C650E" w:rsidP="004C650E" w:rsidR="004C650E">
      <w:r>
        <w:t xml:space="preserve">                                                                                                   STEČAJNI  UPRAVITELJ:</w:t>
      </w:r>
    </w:p>
    <w:p w:rsidRDefault="004C650E" w:rsidP="004C650E" w:rsidR="004C650E">
      <w:r>
        <w:t xml:space="preserve">                                                                                                Ivan Hudoletnjak dipl. prav.</w:t>
      </w:r>
    </w:p>
    <w:p w:rsidRDefault="002853CC" w:rsidP="002853CC" w:rsidR="002853CC"/>
    <w:p w:rsidRDefault="002853CC" w:rsidP="002853CC" w:rsidR="002853CC"/>
    <w:p w:rsidRDefault="00421681" w:rsidR="00421681"/>
    <w:sectPr w:rsidR="004216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53CC"/>
    <w:rsid w:val="00012E87"/>
    <w:rsid w:val="002853CC"/>
    <w:rsid w:val="00421681"/>
    <w:rsid w:val="004917D3"/>
    <w:rsid w:val="004C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2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E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E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E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E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12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E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E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E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E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287</properties:Words>
  <properties:Characters>1738</properties:Characters>
  <properties:Lines>60</properties:Lines>
  <properties:Paragraphs>21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2018-06-09T08:24:00Z</dcterms:created>
  <dc:creator>Ivan</dc:creator>
  <cp:lastModifiedBy>Valentina Gabud</cp:lastModifiedBy>
  <dcterms:modified xmlns:xsi="http://www.w3.org/2001/XMLSchema-instance" xsi:type="dcterms:W3CDTF">2018-06-12T05:52:00Z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St-277/2004-63 / Podnesak - Izvješće stečajnog upravitelja (Stečaj ZLATARNE RODIĆ izvješće 11.06.2018.g..docx)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