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68a2" w14:paraId="5af68a2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9217CA">
        <w:t>2672</w:t>
      </w:r>
      <w:r w:rsidR="00993073">
        <w:t>/16-</w:t>
      </w:r>
      <w:r w:rsidR="009217CA">
        <w:t>19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196797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9217CA">
        <w:rPr>
          <w:lang w:val="pt-BR"/>
        </w:rPr>
        <w:t>METRUM MONTAŽA d.o.o., OIB: 39293489711, Zagreb, Mikanovačka 1</w:t>
      </w:r>
      <w:r w:rsidRPr="00196797">
        <w:t xml:space="preserve">, </w:t>
      </w:r>
      <w:r w:rsidR="00196797" w:rsidRPr="00196797">
        <w:t>8</w:t>
      </w:r>
      <w:r w:rsidRPr="00196797">
        <w:t xml:space="preserve">. </w:t>
      </w:r>
      <w:r w:rsidR="00196797" w:rsidRPr="00196797">
        <w:t>veljače</w:t>
      </w:r>
      <w:r w:rsidRPr="00196797">
        <w:t xml:space="preserve"> 201</w:t>
      </w:r>
      <w:r w:rsidR="00196797" w:rsidRPr="00196797">
        <w:t>8</w:t>
      </w:r>
      <w:r w:rsidRPr="00196797">
        <w:t>.,</w:t>
      </w:r>
    </w:p>
    <w:p w:rsidRDefault="00BB1111" w:rsidP="00843BBB" w:rsidR="00BB1111" w:rsidRPr="00D943E0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196797">
      <w:pPr>
        <w:ind w:firstLine="708"/>
        <w:jc w:val="both"/>
      </w:pPr>
      <w:r w:rsidRPr="00A93839">
        <w:t xml:space="preserve">I. Otvara se stečajni postupak nad dužnikom </w:t>
      </w:r>
      <w:r w:rsidR="009217CA">
        <w:rPr>
          <w:lang w:val="pt-BR"/>
        </w:rPr>
        <w:t>METRUM MONTAŽA d.o.o., OIB: 39293489711, Zagreb, Mikanovačka 1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196797">
        <w:t xml:space="preserve">Zagrebu </w:t>
      </w:r>
      <w:r w:rsidR="00196797" w:rsidRPr="00196797">
        <w:t>8</w:t>
      </w:r>
      <w:r w:rsidR="008E4EF5" w:rsidRPr="00196797">
        <w:t xml:space="preserve">. </w:t>
      </w:r>
      <w:r w:rsidR="00196797" w:rsidRPr="00196797">
        <w:t>veljače</w:t>
      </w:r>
      <w:r w:rsidRPr="00196797">
        <w:rPr>
          <w:lang w:val="pt-BR"/>
        </w:rPr>
        <w:t xml:space="preserve"> 201</w:t>
      </w:r>
      <w:r w:rsidR="00196797" w:rsidRPr="00196797">
        <w:rPr>
          <w:lang w:val="pt-BR"/>
        </w:rPr>
        <w:t>8</w:t>
      </w:r>
      <w:r w:rsidRPr="00196797">
        <w:t xml:space="preserve">. u </w:t>
      </w:r>
      <w:r w:rsidR="00196797" w:rsidRPr="00196797">
        <w:t>8</w:t>
      </w:r>
      <w:r w:rsidR="00C70ACC" w:rsidRPr="00196797">
        <w:t>.</w:t>
      </w:r>
      <w:r w:rsidR="00196797" w:rsidRPr="00196797">
        <w:t>3</w:t>
      </w:r>
      <w:r w:rsidR="00DC7C75" w:rsidRPr="00196797">
        <w:t>0</w:t>
      </w:r>
      <w:r w:rsidRPr="00196797">
        <w:t xml:space="preserve"> sati.</w:t>
      </w:r>
    </w:p>
    <w:p w:rsidRDefault="00A93839" w:rsidP="00196797" w:rsidR="00A93839" w:rsidRPr="00196797">
      <w:pPr>
        <w:ind w:firstLine="708"/>
      </w:pPr>
      <w:r w:rsidRPr="00DC7C75">
        <w:t xml:space="preserve">II. Za stečajnog upravitelja imenuje se </w:t>
      </w:r>
      <w:r w:rsidR="00196797">
        <w:t>Ivo Žiža, OIB: 08163835361, Ludbreg, Vinogradi Ludbreški 53.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9217CA">
        <w:rPr>
          <w:lang w:val="pt-BR"/>
        </w:rPr>
        <w:t>METRUM MONTAŽA d.o.o., OIB: 39293489711, Zagreb, Mikanovačka 1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</w:t>
      </w:r>
      <w:r w:rsidR="009217CA">
        <w:rPr>
          <w:lang w:val="pt-BR"/>
        </w:rPr>
        <w:t>METRUM MONTAŽA d.o.o., OIB: 39293489711, Zagreb, Mikanovačka 1</w:t>
      </w:r>
      <w:r>
        <w:rPr>
          <w:lang w:val="pt-BR"/>
        </w:rPr>
        <w:t>,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9217CA" w:rsidP="009217CA" w:rsidR="009217CA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1787 </w:t>
      </w:r>
      <w:r w:rsidRPr="00070D63">
        <w:t xml:space="preserve">dana, u ukupnom iznosu od </w:t>
      </w:r>
      <w:r>
        <w:t xml:space="preserve">67.880,87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</w:t>
      </w:r>
      <w:r w:rsidRPr="00070D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D943E0" w:rsidP="00D943E0" w:rsidR="00D943E0" w:rsidRPr="0057295B">
      <w:pPr>
        <w:pStyle w:val="Tijeloteksta"/>
        <w:ind w:firstLine="708"/>
      </w:pPr>
      <w:r w:rsidRPr="0057295B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9217CA" w:rsidP="009217CA" w:rsidR="009217CA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3. svibnja 2017. te zaključak od 19. lipnja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7.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E82DB3" w:rsidP="00E82DB3" w:rsidR="00E82DB3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9217CA" w:rsidP="009217CA" w:rsidR="009217CA" w:rsidRPr="00350BA2">
      <w:pPr>
        <w:pStyle w:val="Tijeloteksta"/>
        <w:ind w:firstLine="708"/>
      </w:pPr>
      <w:r>
        <w:t>Slijedom navedenog, sud je uvidom u Zajednički informacijski sustav zemljišnih knjiga i katastra utvrdio da dužnik na dan 19. lipnja 2017. nije vlasnik nekretnina (list 18 spisa).</w:t>
      </w:r>
    </w:p>
    <w:p w:rsidRDefault="009217CA" w:rsidP="009217CA" w:rsidR="009217CA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21</w:t>
      </w:r>
      <w:r w:rsidRPr="00350BA2">
        <w:t xml:space="preserve">. </w:t>
      </w:r>
      <w:r>
        <w:t>rujna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26</w:t>
      </w:r>
      <w:r w:rsidRPr="00350BA2">
        <w:t xml:space="preserve"> spisa) iz kojeg proizlazi da dužnik nije evidentiran kao vlasnik vozila. </w:t>
      </w:r>
    </w:p>
    <w:p w:rsidRDefault="009217CA" w:rsidP="009217CA" w:rsidR="009217CA">
      <w:pPr>
        <w:jc w:val="both"/>
      </w:pPr>
      <w:r>
        <w:tab/>
        <w:t>Uvidom u dopis FINE od 30. ožujka 2017. (list 6 spisa) utvrđeno je da dužnik na dan 29. ožujka 2017. u Očevidniku redoslijeda osnova za plaćanje imao neizvršene osnove za plaćanje u neprekinutom razdoblju od 2361 dana u ukupnom iznosu od 61.769,80 kn.</w:t>
      </w:r>
    </w:p>
    <w:p w:rsidRDefault="00690007" w:rsidP="00E82DB3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9217CA">
        <w:t>18. 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217CA">
        <w:t>19. 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196797">
      <w:pPr>
        <w:jc w:val="center"/>
      </w:pPr>
      <w:r w:rsidRPr="00372077">
        <w:t xml:space="preserve">U </w:t>
      </w:r>
      <w:r w:rsidR="00C12410" w:rsidRPr="00E9061C">
        <w:t>Zagreb</w:t>
      </w:r>
      <w:r w:rsidR="00CA4E71" w:rsidRPr="00E9061C">
        <w:t xml:space="preserve">u </w:t>
      </w:r>
      <w:r w:rsidR="00196797" w:rsidRPr="00196797">
        <w:t>8</w:t>
      </w:r>
      <w:r w:rsidR="00934FAE" w:rsidRPr="00196797">
        <w:t xml:space="preserve">. </w:t>
      </w:r>
      <w:r w:rsidR="00196797" w:rsidRPr="00196797">
        <w:t>veljače</w:t>
      </w:r>
      <w:r w:rsidR="00B6336F" w:rsidRPr="00196797">
        <w:t xml:space="preserve"> </w:t>
      </w:r>
      <w:r w:rsidR="006A7E02" w:rsidRPr="00196797">
        <w:t>201</w:t>
      </w:r>
      <w:r w:rsidR="00196797" w:rsidRPr="00196797">
        <w:t>8</w:t>
      </w:r>
      <w:r w:rsidR="00C12410" w:rsidRPr="00196797">
        <w:t>.</w:t>
      </w:r>
    </w:p>
    <w:p w:rsidRDefault="00C12410" w:rsidP="00C12410" w:rsidR="00C12410" w:rsidRPr="00196797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E360B3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E360B3" w:rsidP="007B64C7" w:rsidR="00E360B3">
      <w:pPr>
        <w:ind w:firstLine="708" w:left="3540"/>
        <w:jc w:val="right"/>
      </w:pPr>
      <w:r>
        <w:t>Za točnost otpravka-ovlašteni službenik:</w:t>
      </w:r>
    </w:p>
    <w:p w:rsidRDefault="00E360B3" w:rsidP="007B64C7" w:rsidR="00E360B3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E360B3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217CA">
          <w:t>2672</w:t>
        </w:r>
        <w:r w:rsidR="00D12E99">
          <w:t>/</w:t>
        </w:r>
        <w:r w:rsidR="00993073">
          <w:t>16</w:t>
        </w:r>
        <w:r w:rsidR="006A7E02">
          <w:t>-</w:t>
        </w:r>
        <w:r w:rsidR="009217CA">
          <w:t>19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933E2"/>
    <w:rsid w:val="00196797"/>
    <w:rsid w:val="001D0B43"/>
    <w:rsid w:val="00205451"/>
    <w:rsid w:val="00210903"/>
    <w:rsid w:val="0023149C"/>
    <w:rsid w:val="00241EA3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17CA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943E0"/>
    <w:rsid w:val="00DC268C"/>
    <w:rsid w:val="00DC7C75"/>
    <w:rsid w:val="00E23F79"/>
    <w:rsid w:val="00E360B3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6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0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0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0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0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6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0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0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0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0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2672</izvorni_sadrzaj>
    <derivirana_varijabla naziv="DomainObject.Predmet.Broj_1">2672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St-2672/2016</izvorni_sadrzaj>
    <derivirana_varijabla naziv="DomainObject.Predmet.OznakaBroj_1">St-2672/2016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METRUM MONTAŽA d.o.o. zastupanog po punomoćniku Nikola Habijanić</izvorni_sadrzaj>
    <derivirana_varijabla naziv="DomainObject.Predmet.ProtustrankaFormated_1">  METRUM MONTAŽA d.o.o. zastupanog po punomoćniku Nikola Habijanić</derivirana_varijabla>
  </DomainObject.Predmet.ProtustrankaFormated>
  <DomainObject.Predmet.ProtustrankaFormatedOIB>
    <izvorni_sadrzaj>  METRUM MONTAŽA d.o.o., OIB 39293489711 zastupanog po punomoćniku Nikola Habijanić</izvorni_sadrzaj>
    <derivirana_varijabla naziv="DomainObject.Predmet.ProtustrankaFormatedOIB_1">  METRUM MONTAŽA d.o.o., OIB 39293489711 zastupanog po punomoćniku Nikola Habijanić</derivirana_varijabla>
  </DomainObject.Predmet.ProtustrankaFormatedOIB>
  <DomainObject.Predmet.ProtustrankaFormatedWithAdress>
    <izvorni_sadrzaj> METRUM MONTAŽA d.o.o., Mikanovačka 1, 10000 Zagreb zastupanog po punomoćniku Nikola Habijanić</izvorni_sadrzaj>
    <derivirana_varijabla naziv="DomainObject.Predmet.ProtustrankaFormatedWithAdress_1"> METRUM MONTAŽA d.o.o., Mikanovačka 1, 10000 Zagreb zastupanog po punomoćniku Nikola Habijanić</derivirana_varijabla>
  </DomainObject.Predmet.ProtustrankaFormatedWithAdress>
  <DomainObject.Predmet.ProtustrankaFormatedWithAdressOIB>
    <izvorni_sadrzaj> METRUM MONTAŽA d.o.o., OIB 39293489711, Mikanovačka 1, 10000 Zagreb zastupanog po punomoćniku Nikola Habijanić</izvorni_sadrzaj>
    <derivirana_varijabla naziv="DomainObject.Predmet.ProtustrankaFormatedWithAdressOIB_1"> METRUM MONTAŽA d.o.o., OIB 39293489711, Mikanovačka 1, 10000 Zagreb zastupanog po punomoćniku Nikola Habijanić</derivirana_varijabla>
  </DomainObject.Predmet.ProtustrankaFormatedWithAdressOIB>
  <DomainObject.Predmet.ProtustrankaWithAdress>
    <izvorni_sadrzaj>METRUM MONTAŽA d.o.o. Mikanovačka 1, 10000 Zagreb</izvorni_sadrzaj>
    <derivirana_varijabla naziv="DomainObject.Predmet.ProtustrankaWithAdress_1">METRUM MONTAŽA d.o.o. Mikanovačka 1, 10000 Zagreb</derivirana_varijabla>
  </DomainObject.Predmet.ProtustrankaWithAdress>
  <DomainObject.Predmet.ProtustrankaWithAdressOIB>
    <izvorni_sadrzaj>METRUM MONTAŽA d.o.o., OIB 39293489711, Mikanovačka 1, 10000 Zagreb</izvorni_sadrzaj>
    <derivirana_varijabla naziv="DomainObject.Predmet.ProtustrankaWithAdressOIB_1">METRUM MONTAŽA d.o.o., OIB 39293489711, Mikanovačka 1, 10000 Zagreb</derivirana_varijabla>
  </DomainObject.Predmet.ProtustrankaWithAdressOIB>
  <DomainObject.Predmet.ProtustrankaNazivFormated>
    <izvorni_sadrzaj>METRUM MONTAŽA d.o.o.</izvorni_sadrzaj>
    <derivirana_varijabla naziv="DomainObject.Predmet.ProtustrankaNazivFormated_1">METRUM MONTAŽA d.o.o.</derivirana_varijabla>
  </DomainObject.Predmet.ProtustrankaNazivFormated>
  <DomainObject.Predmet.ProtustrankaNazivFormatedOIB>
    <izvorni_sadrzaj>METRUM MONTAŽA d.o.o., OIB 39293489711</izvorni_sadrzaj>
    <derivirana_varijabla naziv="DomainObject.Predmet.ProtustrankaNazivFormatedOIB_1">METRUM MONTAŽA d.o.o., OIB 39293489711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Habijanić; VJEROVNICI</izvorni_sadrzaj>
    <derivirana_varijabla naziv="DomainObject.Predmet.StrankaFormated_1">  FINA Regionalni centar Zagreb; Nikola Habijanić; VJEROVNICI</derivirana_varijabla>
  </DomainObject.Predmet.StrankaFormated>
  <DomainObject.Predmet.StrankaFormatedOIB>
    <izvorni_sadrzaj>  FINA Regionalni centar Zagreb, OIB 85821130368; Nikola Habijanić, OIB 13057008924; VJEROVNICI</izvorni_sadrzaj>
    <derivirana_varijabla naziv="DomainObject.Predmet.StrankaFormatedOIB_1">  FINA Regionalni centar Zagreb, OIB 85821130368; Nikola Habijanić, OIB 13057008924; VJEROVNICI</derivirana_varijabla>
  </DomainObject.Predmet.StrankaFormatedOIB>
  <DomainObject.Predmet.StrankaFormatedWithAdress>
    <izvorni_sadrzaj> FINA Regionalni centar Zagreb, Trg svibanjskih žrtava 1995. 1, 10000 Zagreb; Nikola Habijanić, Mikanovačka Ulica 1, 10000 Zagreb; VJEROVNICI</izvorni_sadrzaj>
    <derivirana_varijabla naziv="DomainObject.Predmet.StrankaFormatedWithAdress_1"> FINA Regionalni centar Zagreb, Trg svibanjskih žrtava 1995. 1, 10000 Zagreb; Nikola Habijanić, Mikanovačka Ulica 1, 10000 Zagreb; VJEROVNICI</derivirana_varijabla>
  </DomainObject.Predmet.StrankaFormatedWithAdress>
  <DomainObject.Predmet.StrankaFormatedWithAdressOIB>
    <izvorni_sadrzaj> FINA Regionalni centar Zagreb, OIB 85821130368, Trg svibanjskih žrtava 1995. 1, 10000 Zagreb; Nikola Habijanić, OIB 13057008924, Mikanovačka Ulica 1, 10000 Zagreb; VJEROVNICI</izvorni_sadrzaj>
    <derivirana_varijabla naziv="DomainObject.Predmet.StrankaFormatedWithAdressOIB_1"> FINA Regionalni centar Zagreb, OIB 85821130368, Trg svibanjskih žrtava 1995. 1, 10000 Zagreb; Nikola Habijanić, OIB 13057008924, Mikanovačka Ulica 1, 10000 Zagreb; VJEROVNICI</derivirana_varijabla>
  </DomainObject.Predmet.StrankaFormatedWithAdressOIB>
  <DomainObject.Predmet.StrankaWithAdress>
    <izvorni_sadrzaj>FINA Regionalni centar Zagreb Trg svibanjskih žrtava 1995. 1,10000 Zagreb,Nikola Habijanić Mikanovačka Ulica 1,10000 Zagreb,VJEROVNICI </izvorni_sadrzaj>
    <derivirana_varijabla naziv="DomainObject.Predmet.StrankaWithAdress_1">FINA Regionalni centar Zagreb Trg svibanjskih žrtava 1995. 1,10000 Zagreb,Nikola Habijanić Mikanovačka Ulica 1,10000 Zagreb,VJEROVNICI </derivirana_varijabla>
  </DomainObject.Predmet.StrankaWithAdress>
  <DomainObject.Predmet.StrankaWithAdressOIB>
    <izvorni_sadrzaj>FINA Regionalni centar Zagreb, OIB 85821130368, Trg svibanjskih žrtava 1995. 1,10000 Zagreb,Nikola Habijanić, OIB 13057008924, Mikanovačka Ulica 1,10000 Zagreb,VJEROVNICI</izvorni_sadrzaj>
    <derivirana_varijabla naziv="DomainObject.Predmet.StrankaWithAdressOIB_1">FINA Regionalni centar Zagreb, OIB 85821130368, Trg svibanjskih žrtava 1995. 1,10000 Zagreb,Nikola Habijanić, OIB 13057008924, Mikanovačka Ulica 1,10000 Zagreb,VJEROVNICI</derivirana_varijabla>
  </DomainObject.Predmet.StrankaWithAdressOIB>
  <DomainObject.Predmet.StrankaNazivFormated>
    <izvorni_sadrzaj>FINA Regionalni centar Zagreb,Nikola Habijanić,VJEROVNICI</izvorni_sadrzaj>
    <derivirana_varijabla naziv="DomainObject.Predmet.StrankaNazivFormated_1">FINA Regionalni centar Zagreb,Nikola Habijanić,VJEROVNICI</derivirana_varijabla>
  </DomainObject.Predmet.StrankaNazivFormated>
  <DomainObject.Predmet.StrankaNazivFormatedOIB>
    <izvorni_sadrzaj>FINA Regionalni centar Zagreb, OIB 85821130368,Nikola Habijanić, OIB 13057008924,VJEROVNICI</izvorni_sadrzaj>
    <derivirana_varijabla naziv="DomainObject.Predmet.StrankaNazivFormatedOIB_1">FINA Regionalni centar Zagreb, OIB 85821130368,Nikola Habijanić, OIB 13057008924,VJEROVNICI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Nikola Habijanić</item>
      <item>VJEROVNICI</item>
    </izvorni_sadrzaj>
    <derivirana_varijabla naziv="DomainObject.Predmet.StrankaListFormated_1">
      <item>FINA Regionalni centar Zagreb</item>
      <item>Nikola Habijanić</item>
      <item>VJEROVNICI</item>
    </derivirana_varijabla>
  </DomainObject.Predmet.StrankaListFormated>
  <DomainObject.Predmet.StrankaListFormatedOIB>
    <izvorni_sadrzaj>
      <item>FINA Regionalni centar Zagreb, OIB 85821130368</item>
      <item>Nikola Habijanić, OIB 13057008924</item>
      <item>VJEROVNICI</item>
    </izvorni_sadrzaj>
    <derivirana_varijabla naziv="DomainObject.Predmet.StrankaListFormatedOIB_1">
      <item>FINA Regionalni centar Zagreb, OIB 85821130368</item>
      <item>Nikola Habijanić, OIB 13057008924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Nikola Habijanić, Mikanovačka Ulica 1, 10000 Zagreb</item>
      <item>VJEROVNICI</item>
    </izvorni_sadrzaj>
    <derivirana_varijabla naziv="DomainObject.Predmet.StrankaListFormatedWithAdress_1">
      <item>FINA Regionalni centar Zagreb, Trg svibanjskih žrtava 1995. 1, 10000 Zagreb</item>
      <item>Nikola Habijanić, Mikanovačka Ulica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Nikola Habijanić, OIB 13057008924, Mikanovačka Ulica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Nikola Habijanić, OIB 13057008924, Mikanovačka Ulica 1, 10000 Zagreb</item>
      <item>VJEROVNICI</item>
    </derivirana_varijabla>
  </DomainObject.Predmet.StrankaListFormatedWithAdressOIB>
  <DomainObject.Predmet.StrankaListNazivFormated>
    <izvorni_sadrzaj>
      <item>FINA Regionalni centar Zagreb</item>
      <item>Nikola Habijanić</item>
      <item>VJEROVNICI</item>
    </izvorni_sadrzaj>
    <derivirana_varijabla naziv="DomainObject.Predmet.StrankaListNazivFormated_1">
      <item>FINA Regionalni centar Zagreb</item>
      <item>Nikola Habijanić</item>
      <item>VJEROVNICI</item>
    </derivirana_varijabla>
  </DomainObject.Predmet.StrankaListNazivFormated>
  <DomainObject.Predmet.StrankaListNazivFormatedOIB>
    <izvorni_sadrzaj>
      <item>FINA Regionalni centar Zagreb, OIB 85821130368</item>
      <item>Nikola Habijanić, OIB 13057008924</item>
      <item>VJEROVNICI</item>
    </izvorni_sadrzaj>
    <derivirana_varijabla naziv="DomainObject.Predmet.StrankaListNazivFormatedOIB_1">
      <item>FINA Regionalni centar Zagreb, OIB 85821130368</item>
      <item>Nikola Habijanić, OIB 13057008924</item>
      <item>VJEROVNICI</item>
    </derivirana_varijabla>
  </DomainObject.Predmet.StrankaListNazivFormatedOIB>
  <DomainObject.Predmet.ProtuStrankaListFormated>
    <izvorni_sadrzaj>
      <item>METRUM MONTAŽA d.o.o. zastupanog po punomoćniku Nikola Habijanić</item>
    </izvorni_sadrzaj>
    <derivirana_varijabla naziv="DomainObject.Predmet.ProtuStrankaListFormated_1">
      <item>METRUM MONTAŽA d.o.o. zastupanog po punomoćniku Nikola Habijanić</item>
    </derivirana_varijabla>
  </DomainObject.Predmet.ProtuStrankaListFormated>
  <DomainObject.Predmet.ProtuStrankaListFormatedOIB>
    <izvorni_sadrzaj>
      <item>METRUM MONTAŽA d.o.o., OIB 39293489711 zastupanog po punomoćniku Nikola Habijanić</item>
    </izvorni_sadrzaj>
    <derivirana_varijabla naziv="DomainObject.Predmet.ProtuStrankaListFormatedOIB_1">
      <item>METRUM MONTAŽA d.o.o., OIB 39293489711 zastupanog po punomoćniku Nikola Habijanić</item>
    </derivirana_varijabla>
  </DomainObject.Predmet.ProtuStrankaListFormatedOIB>
  <DomainObject.Predmet.ProtuStrankaListFormatedWithAdress>
    <izvorni_sadrzaj>
      <item>METRUM MONTAŽA d.o.o., Mikanovačka 1, 10000 Zagreb zastupanog po punomoćniku Nikola Habijanić</item>
    </izvorni_sadrzaj>
    <derivirana_varijabla naziv="DomainObject.Predmet.ProtuStrankaListFormatedWithAdress_1">
      <item>METRUM MONTAŽA d.o.o., Mikanovačka 1, 10000 Zagreb zastupanog po punomoćniku Nikola Habijanić</item>
    </derivirana_varijabla>
  </DomainObject.Predmet.ProtuStrankaListFormatedWithAdress>
  <DomainObject.Predmet.ProtuStrankaListFormatedWithAdressOIB>
    <izvorni_sadrzaj>
      <item>METRUM MONTAŽA d.o.o., OIB 39293489711, Mikanovačka 1, 10000 Zagreb zastupanog po punomoćniku Nikola Habijanić</item>
    </izvorni_sadrzaj>
    <derivirana_varijabla naziv="DomainObject.Predmet.ProtuStrankaListFormatedWithAdressOIB_1">
      <item>METRUM MONTAŽA d.o.o., OIB 39293489711, Mikanovačka 1, 10000 Zagreb zastupanog po punomoćniku Nikola Habijanić</item>
    </derivirana_varijabla>
  </DomainObject.Predmet.ProtuStrankaListFormatedWithAdressOIB>
  <DomainObject.Predmet.ProtuStrankaListNazivFormated>
    <izvorni_sadrzaj>
      <item>METRUM MONTAŽA d.o.o.</item>
    </izvorni_sadrzaj>
    <derivirana_varijabla naziv="DomainObject.Predmet.ProtuStrankaListNazivFormated_1">
      <item>METRUM MONTAŽA d.o.o.</item>
    </derivirana_varijabla>
  </DomainObject.Predmet.ProtuStrankaListNazivFormated>
  <DomainObject.Predmet.ProtuStrankaListNazivFormatedOIB>
    <izvorni_sadrzaj>
      <item>METRUM MONTAŽA d.o.o., OIB 39293489711</item>
    </izvorni_sadrzaj>
    <derivirana_varijabla naziv="DomainObject.Predmet.ProtuStrankaListNazivFormatedOIB_1">
      <item>METRUM MONTAŽA d.o.o., OIB 39293489711</item>
    </derivirana_varijabla>
  </DomainObject.Predmet.ProtuStrankaListNazivFormatedOIB>
  <DomainObject.Predmet.OstaliListFormated>
    <izvorni_sadrzaj>
      <item>Nikola Habijanić punomoćnik sudionika u postupku METRUM MONTAŽA d.o.o.</item>
      <item>Raiffeisenbank Austria d.d.</item>
    </izvorni_sadrzaj>
    <derivirana_varijabla naziv="DomainObject.Predmet.OstaliListFormated_1">
      <item>Nikola Habijanić punomoćnik sudionika u postupku METRUM MONTAŽA d.o.o.</item>
      <item>Raiffeisenbank Austria d.d.</item>
    </derivirana_varijabla>
  </DomainObject.Predmet.OstaliListFormated>
  <DomainObject.Predmet.OstaliListFormatedOIB>
    <izvorni_sadrzaj>
      <item>Nikola Habijanić, OIB 13057008924 punomoćnik sudionika u postupku METRUM MONTAŽA d.o.o.</item>
      <item>Raiffeisenbank Austria d.d., OIB 53056966535</item>
    </izvorni_sadrzaj>
    <derivirana_varijabla naziv="DomainObject.Predmet.OstaliListFormatedOIB_1">
      <item>Nikola Habijanić, OIB 13057008924 punomoćnik sudionika u postupku METRUM MONTAŽA d.o.o.</item>
      <item>Raiffeisenbank Austria d.d., OIB 53056966535</item>
    </derivirana_varijabla>
  </DomainObject.Predmet.OstaliListFormatedOIB>
  <DomainObject.Predmet.OstaliListFormatedWithAdress>
    <izvorni_sadrzaj>
      <item>Nikola Habijanić, Mikanovačka Ulica 1, 10000 Zagreb punomoćnik sudionika u postupku METRUM MONTAŽA d.o.o.</item>
      <item>Raiffeisenbank Austria d.d., Magazinska cesta 69, 10000 Zagreb</item>
    </izvorni_sadrzaj>
    <derivirana_varijabla naziv="DomainObject.Predmet.OstaliListFormatedWithAdress_1">
      <item>Nikola Habijanić, Mikanovačka Ulica 1, 10000 Zagreb punomoćnik sudionika u postupku METRUM MONTAŽA d.o.o.</item>
      <item>Raiffeisenbank Austria d.d., Magazinska cesta 69, 10000 Zagreb</item>
    </derivirana_varijabla>
  </DomainObject.Predmet.OstaliListFormatedWithAdress>
  <DomainObject.Predmet.OstaliListFormatedWithAdressOIB>
    <izvorni_sadrzaj>
      <item>Nikola Habijanić, OIB 13057008924, Mikanovačka Ulica 1, 10000 Zagreb punomoćnik sudionika u postupku METRUM MONTAŽA d.o.o.</item>
      <item>Raiffeisenbank Austria d.d., OIB 53056966535, Magazinska cesta 69, 10000 Zagreb</item>
    </izvorni_sadrzaj>
    <derivirana_varijabla naziv="DomainObject.Predmet.OstaliListFormatedWithAdressOIB_1">
      <item>Nikola Habijanić, OIB 13057008924, Mikanovačka Ulica 1, 10000 Zagreb punomoćnik sudionika u postupku METRUM MONTAŽA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Nikola Habijanić</item>
      <item>Raiffeisenbank Austria d.d.</item>
    </izvorni_sadrzaj>
    <derivirana_varijabla naziv="DomainObject.Predmet.OstaliListNazivFormated_1">
      <item>Nikola Habijanić</item>
      <item>Raiffeisenbank Austria d.d.</item>
    </derivirana_varijabla>
  </DomainObject.Predmet.OstaliListNazivFormated>
  <DomainObject.Predmet.OstaliListNazivFormatedOIB>
    <izvorni_sadrzaj>
      <item>Nikola Habijanić, OIB 13057008924</item>
      <item>Raiffeisenbank Austria d.d., OIB 53056966535</item>
    </izvorni_sadrzaj>
    <derivirana_varijabla naziv="DomainObject.Predmet.OstaliListNazivFormatedOIB_1">
      <item>Nikola Habijanić, OIB 13057008924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METRUM MONTAŽA d.o.o.</izvorni_sadrzaj>
    <derivirana_varijabla naziv="DomainObject.Predmet.ProtustrankaIDrugi_1">METRUM MONTAŽA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METRUM MONTAŽA d.o.o., OIB 39293489711, Mikanovačka 1, 10000 Zagreb</izvorni_sadrzaj>
    <derivirana_varijabla naziv="DomainObject.Predmet.ProtustrankaIDrugiAdressOIB_1">METRUM MONTAŽA d.o.o., OIB 39293489711, Mikanovačka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METRUM MONTAŽA d.o.o.</item>
      <item>Nikola Habijanić</item>
      <item>Raiffeisenbank Austria d.d.</item>
      <item>Nikola Habijanić</item>
      <item>VJEROVNICI</item>
    </izvorni_sadrzaj>
    <derivirana_varijabla naziv="DomainObject.Predmet.SudioniciListNaziv_1">
      <item>FINA Regionalni centar Zagreb</item>
      <item>METRUM MONTAŽA d.o.o.</item>
      <item>Nikola Habijanić</item>
      <item>Raiffeisenbank Austria d.d.</item>
      <item>Nikola Habijanić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METRUM MONTAŽA d.o.o., OIB 39293489711, Mikanovačka 1,10000 Zagreb</item>
      <item>Nikola Habijanić, OIB 13057008924, Mikanovačka Ulica 1,10000 Zagreb</item>
      <item>Raiffeisenbank Austria d.d., OIB 53056966535, Magazinska cesta 69,10000 Zagreb</item>
      <item>Nikola Habijanić, OIB 13057008924, Mikanovačka Ulica 1,10000 Zagreb</item>
      <item>VJEROVNICI</item>
    </izvorni_sadrzaj>
    <derivirana_varijabla naziv="DomainObject.Predmet.SudioniciListAdressOIB_1">
      <item>FINA Regionalni centar Zagreb, OIB 85821130368, Trg svibanjskih žrtava 1995. 1,10000 Zagreb</item>
      <item>METRUM MONTAŽA d.o.o., OIB 39293489711, Mikanovačka 1,10000 Zagreb</item>
      <item>Nikola Habijanić, OIB 13057008924, Mikanovačka Ulica 1,10000 Zagreb</item>
      <item>Raiffeisenbank Austria d.d., OIB 53056966535, Magazinska cesta 69,10000 Zagreb</item>
      <item>Nikola Habijanić, OIB 13057008924, Mikanovačka Ulica 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39293489711</item>
      <item>, OIB 13057008924</item>
      <item>, OIB 53056966535</item>
      <item>, OIB 13057008924</item>
      <item>, OIB null</item>
    </izvorni_sadrzaj>
    <derivirana_varijabla naziv="DomainObject.Predmet.SudioniciListNazivOIB_1">
      <item>, OIB 85821130368</item>
      <item>, OIB 39293489711</item>
      <item>, OIB 13057008924</item>
      <item>, OIB 53056966535</item>
      <item>, OIB 13057008924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160490-2901-45D2-B4D0-2482D897CE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946</properties:Words>
  <properties:Characters>5277</properties:Characters>
  <properties:Lines>108</properties:Lines>
  <properties:Paragraphs>34</properties:Paragraphs>
  <properties:TotalTime>485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2018-02-08T07:18:00Z</cp:lastPrinted>
  <dcterms:modified xmlns:xsi="http://www.w3.org/2001/XMLSchema-instance" xsi:type="dcterms:W3CDTF">2018-02-08T07:18:00Z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