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069b9" w14:paraId="9a069b9" w:rsidRDefault="0020006E" w:rsidP="00FF2680" w:rsidR="0020006E">
      <w:pPr>
        <w:pStyle w:val="Naslov1"/>
        <w15:collapsed w:val="false"/>
        <w:rPr>
          <w:rFonts w:eastAsia="Calibri"/>
          <w:lang w:val="hr-HR"/>
        </w:rPr>
      </w:pPr>
      <w:bookmarkStart w:name="_GoBack" w:id="0"/>
      <w:bookmarkEnd w:id="0"/>
    </w:p>
    <w:p w:rsidRDefault="00C655B4" w:rsidP="0020006E" w:rsidR="001065A0" w:rsidRPr="0020006E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8F6ED5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567303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20006E" w:rsidP="00AA6BCF" w:rsidR="0020006E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20006E" w:rsidR="0020006E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20006E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20006E" w:rsidP="0020006E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20006E" w:rsidP="00AA6BCF" w:rsidR="0020006E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20006E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20006E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6D0096">
        <w:rPr>
          <w:rFonts w:cs="Calibri" w:eastAsia="Arial Unicode MS" w:hAnsi="Calibri" w:ascii="Calibri"/>
          <w:kern w:val="1"/>
          <w:lang w:eastAsia="ar-SA" w:val="hr-HR"/>
        </w:rPr>
        <w:t>BOJAN PEČAR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20006E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6D0096" w:rsidRPr="006D0096">
        <w:rPr>
          <w:rFonts w:cs="Calibri" w:hAnsi="Calibri" w:ascii="Calibri"/>
        </w:rPr>
        <w:t>205.452,99 kn</w:t>
      </w:r>
      <w:r w:rsidR="006D0096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6D0096" w:rsidRPr="006D0096">
        <w:rPr>
          <w:rFonts w:cs="Calibri" w:hAnsi="Calibri" w:ascii="Calibri"/>
        </w:rPr>
        <w:t>194.852,99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6D0096">
        <w:rPr>
          <w:rFonts w:cs="Calibri" w:hAnsi="Calibri" w:ascii="Calibri"/>
        </w:rPr>
        <w:t>10.600</w:t>
      </w:r>
      <w:r w:rsidR="006D0096" w:rsidRPr="00E347CE">
        <w:rPr>
          <w:rFonts w:cs="Calibri" w:hAnsi="Calibri" w:ascii="Calibri"/>
        </w:rPr>
        <w:t>,00 kn</w:t>
      </w:r>
      <w:r w:rsidR="006D0096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20006E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B06DCA" w:rsidR="00B37D88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20006E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20006E" w:rsidRPr="0020006E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20006E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</w:p>
    <w:p w:rsidRDefault="003A2F63" w:rsidP="00B06DCA" w:rsidR="003A2F63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20006E" w:rsidP="00B06DCA" w:rsidR="0020006E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lastRenderedPageBreak/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D0096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BOJAN PEČAR</w:t>
            </w:r>
            <w:r w:rsidR="00B37D88">
              <w:rPr>
                <w:rFonts w:cs="Calibri"/>
              </w:rPr>
              <w:t xml:space="preserve">, </w:t>
            </w:r>
            <w:r w:rsidR="00B37D88" w:rsidRPr="00B37D88">
              <w:rPr>
                <w:rFonts w:cs="Calibri"/>
              </w:rPr>
              <w:t xml:space="preserve"> </w:t>
            </w:r>
            <w:r w:rsidRPr="006D0096">
              <w:rPr>
                <w:rFonts w:cs="Calibri" w:hAnsi="Calibri" w:ascii="Calibri"/>
              </w:rPr>
              <w:t>Starčevićeva 24c, Split</w:t>
            </w:r>
            <w:r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 OIB: </w:t>
            </w:r>
            <w:r w:rsidRPr="006D0096">
              <w:rPr>
                <w:rFonts w:cs="Calibri" w:hAnsi="Calibri" w:ascii="Calibri"/>
              </w:rPr>
              <w:t>44645576123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D0096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6D0096">
              <w:rPr>
                <w:rFonts w:cs="Calibri" w:hAnsi="Calibri" w:ascii="Calibri"/>
              </w:rPr>
              <w:t>Ugovori o štednom depozitu broj 81-70-40021-1, 81-70-80129-8, 81-70-90094-3, 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D0096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6D0096">
              <w:rPr>
                <w:rFonts w:cs="Calibri" w:hAnsi="Calibri" w:ascii="Calibri"/>
              </w:rPr>
              <w:t>205.452,99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D0096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6D0096">
              <w:rPr>
                <w:rFonts w:cs="Calibri" w:hAnsi="Calibri" w:ascii="Calibri"/>
              </w:rPr>
              <w:t>194.852,99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D0096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10.600</w:t>
            </w:r>
            <w:r w:rsidR="00E347CE" w:rsidRPr="00E347CE">
              <w:rPr>
                <w:rFonts w:cs="Calibri" w:hAnsi="Calibri" w:ascii="Calibri"/>
              </w:rPr>
              <w:t>,00 kn</w:t>
            </w:r>
          </w:p>
        </w:tc>
      </w:tr>
    </w:tbl>
    <w:p w:rsidRDefault="00BD0B6A" w:rsidP="00AA6BCF" w:rsidR="00BD0B6A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296C51" w:rsidP="00296C51" w:rsidR="00296C51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BC5579" w:rsidP="00296C51" w:rsidR="00296C51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6C51" w:rsidP="00296C51" w:rsidR="00296C51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296C51" w:rsidP="00296C51" w:rsidR="00296C51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296C51" w:rsidP="00296C51" w:rsidR="00296C51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296C51" w:rsidP="00296C51" w:rsidR="00296C51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296C51" w:rsidP="00296C51" w:rsidR="00296C51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26C3" w:rsidR="00AE26C3">
      <w:pPr>
        <w:spacing w:after="0"/>
      </w:pPr>
      <w:r>
        <w:separator/>
      </w:r>
    </w:p>
  </w:endnote>
  <w:endnote w:id="0" w:type="continuationSeparator">
    <w:p w:rsidRDefault="00AE26C3" w:rsidR="00AE26C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7C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26C3" w:rsidR="00AE26C3">
      <w:pPr>
        <w:spacing w:after="0"/>
      </w:pPr>
      <w:r>
        <w:separator/>
      </w:r>
    </w:p>
  </w:footnote>
  <w:footnote w:id="0" w:type="continuationSeparator">
    <w:p w:rsidRDefault="00AE26C3" w:rsidR="00AE26C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D3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006E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96C51"/>
    <w:rsid w:val="002A1010"/>
    <w:rsid w:val="002A3FD1"/>
    <w:rsid w:val="002A703C"/>
    <w:rsid w:val="002B0E46"/>
    <w:rsid w:val="002B10A8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762C2"/>
    <w:rsid w:val="00380458"/>
    <w:rsid w:val="0038241A"/>
    <w:rsid w:val="00384907"/>
    <w:rsid w:val="00384E59"/>
    <w:rsid w:val="00395E9E"/>
    <w:rsid w:val="00397D92"/>
    <w:rsid w:val="003A1190"/>
    <w:rsid w:val="003A2F63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3B10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67303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96D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87E4E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096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97BB2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C712B"/>
    <w:rsid w:val="008D0424"/>
    <w:rsid w:val="008D1A56"/>
    <w:rsid w:val="008D1E28"/>
    <w:rsid w:val="008D21FB"/>
    <w:rsid w:val="008D7001"/>
    <w:rsid w:val="008F0686"/>
    <w:rsid w:val="008F0843"/>
    <w:rsid w:val="008F5FAD"/>
    <w:rsid w:val="008F6ED5"/>
    <w:rsid w:val="008F7656"/>
    <w:rsid w:val="00901FE2"/>
    <w:rsid w:val="00902A6B"/>
    <w:rsid w:val="009052F0"/>
    <w:rsid w:val="00905660"/>
    <w:rsid w:val="00910104"/>
    <w:rsid w:val="009141EE"/>
    <w:rsid w:val="0091533A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25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3DB0"/>
    <w:rsid w:val="00AB4FC3"/>
    <w:rsid w:val="00AC6150"/>
    <w:rsid w:val="00AC7313"/>
    <w:rsid w:val="00AC7943"/>
    <w:rsid w:val="00AD458D"/>
    <w:rsid w:val="00AD4CED"/>
    <w:rsid w:val="00AD64D5"/>
    <w:rsid w:val="00AE26C3"/>
    <w:rsid w:val="00AE44EB"/>
    <w:rsid w:val="00AE71BC"/>
    <w:rsid w:val="00AF34A4"/>
    <w:rsid w:val="00B02429"/>
    <w:rsid w:val="00B03187"/>
    <w:rsid w:val="00B04819"/>
    <w:rsid w:val="00B06DCA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37D8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B7CD3"/>
    <w:rsid w:val="00BC0A8E"/>
    <w:rsid w:val="00BC5579"/>
    <w:rsid w:val="00BD0B6A"/>
    <w:rsid w:val="00BD45EA"/>
    <w:rsid w:val="00BD578F"/>
    <w:rsid w:val="00BE29E2"/>
    <w:rsid w:val="00BF0A20"/>
    <w:rsid w:val="00BF6B4A"/>
    <w:rsid w:val="00BF7D10"/>
    <w:rsid w:val="00C10579"/>
    <w:rsid w:val="00C1262C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7CE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77B32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2680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B7C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CD3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CD3"/>
    <w:rPr>
      <w:rFonts w:eastAsia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CD3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CD3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B7C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CD3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CD3"/>
    <w:rPr>
      <w:rFonts w:eastAsia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CD3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CD3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EBC7CD-FDE8-409A-8634-434DE34B25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259</properties:Words>
  <properties:Characters>1459</properties:Characters>
  <properties:Lines>75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2018-08-23T10:33:00Z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2018-08-23T11:10:00Z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St-651/2017-95 / Podnesak - Podnesak (-95.docx)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