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a4e4" w14:paraId="11aa4e4" w:rsidRDefault="000E38A3" w:rsidP="00910611" w:rsidR="000E38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8A3" w:rsidP="00910611" w:rsidR="000E38A3">
      <w:r>
        <w:rPr>
          <w:rFonts w:eastAsia="MS Mincho"/>
          <w:szCs w:val="24"/>
        </w:rPr>
        <w:t>REPUBLIKA HRVATSKA</w:t>
      </w:r>
    </w:p>
    <w:p w:rsidRDefault="000E38A3" w:rsidP="00910611" w:rsidR="000E38A3">
      <w:r>
        <w:rPr>
          <w:rFonts w:eastAsia="MS Mincho"/>
          <w:szCs w:val="24"/>
        </w:rPr>
        <w:t>TRGOVAČKI SUD U RIJECI</w:t>
      </w:r>
    </w:p>
    <w:p w:rsidRDefault="000E38A3" w:rsidR="000E38A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674E" w:rsidP="00FF2B80" w:rsidR="0015674E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10E10">
        <w:rPr>
          <w:sz w:val="24"/>
          <w:szCs w:val="24"/>
        </w:rPr>
        <w:t xml:space="preserve">TUTAN TARTUF društvo s ograničenom odgovornošću za ugostiteljstvo i usluge Šapjane (Općina Matulji), Šapjane 1, </w:t>
      </w:r>
      <w:r w:rsidR="00910E10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10E10">
        <w:rPr>
          <w:sz w:val="24"/>
          <w:szCs w:val="24"/>
        </w:rPr>
        <w:t>040255552, OIB: 80242313712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10E10">
        <w:rPr>
          <w:sz w:val="24"/>
          <w:szCs w:val="24"/>
        </w:rPr>
        <w:t>1.118.723,08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10E10">
        <w:rPr>
          <w:sz w:val="24"/>
          <w:szCs w:val="24"/>
        </w:rPr>
        <w:t>Poziva se osoba ovlaštena za zastupanje dužnika po zakonu (</w:t>
      </w:r>
      <w:r w:rsidR="00910E10" w:rsidRPr="00910E10">
        <w:rPr>
          <w:sz w:val="24"/>
          <w:szCs w:val="24"/>
        </w:rPr>
        <w:t>Senka (Smlatić) Tutan, OIB: 18127644445, Šapjane, Šapjane 1</w:t>
      </w:r>
      <w:r w:rsidRPr="00910E10">
        <w:rPr>
          <w:sz w:val="24"/>
          <w:szCs w:val="24"/>
        </w:rPr>
        <w:t xml:space="preserve">) da u roku od 15 dana od dana objave oglasa podnese sudu, pozivom na posl.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910E10" w:rsidRPr="00910E10">
        <w:rPr>
          <w:sz w:val="24"/>
          <w:szCs w:val="24"/>
        </w:rPr>
        <w:t>732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495" w:rsidP="00FF2B80" w:rsidR="00F77495">
      <w:pPr>
        <w:spacing w:lineRule="auto" w:line="240" w:after="0"/>
      </w:pPr>
      <w:r>
        <w:separator/>
      </w:r>
    </w:p>
  </w:endnote>
  <w:endnote w:id="0" w:type="continuationSeparator">
    <w:p w:rsidRDefault="00F77495" w:rsidP="00FF2B80" w:rsidR="00F774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495" w:rsidP="00FF2B80" w:rsidR="00F77495">
      <w:pPr>
        <w:spacing w:lineRule="auto" w:line="240" w:after="0"/>
      </w:pPr>
      <w:r>
        <w:separator/>
      </w:r>
    </w:p>
  </w:footnote>
  <w:footnote w:id="0" w:type="continuationSeparator">
    <w:p w:rsidRDefault="00F77495" w:rsidP="00FF2B80" w:rsidR="00F774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732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E38A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38A3"/>
    <w:rsid w:val="000E7348"/>
    <w:rsid w:val="0015674E"/>
    <w:rsid w:val="00171F48"/>
    <w:rsid w:val="001A022E"/>
    <w:rsid w:val="001D022D"/>
    <w:rsid w:val="001E0485"/>
    <w:rsid w:val="002B10FE"/>
    <w:rsid w:val="002C5B8B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518D1"/>
    <w:rsid w:val="00F7749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38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8A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8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38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8A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8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TUTAN TARTUF d.o.o.  Šapjane</izvorni_sadrzaj>
    <derivirana_varijabla naziv="DomainObject.Predmet.ProtustrankaFormated_1">  TUTAN TARTUF d.o.o.  Šapjane</derivirana_varijabla>
  </DomainObject.Predmet.ProtustrankaFormated>
  <DomainObject.Predmet.ProtustrankaFormatedOIB>
    <izvorni_sadrzaj>  TUTAN TARTUF d.o.o.  Šapjane, OIB 80242313712</izvorni_sadrzaj>
    <derivirana_varijabla naziv="DomainObject.Predmet.ProtustrankaFormatedOIB_1">  TUTAN TARTUF d.o.o.  Šapjane, OIB 80242313712</derivirana_varijabla>
  </DomainObject.Predmet.ProtustrankaFormatedOIB>
  <DomainObject.Predmet.ProtustrankaFormatedWithAdress>
    <izvorni_sadrzaj> TUTAN TARTUF d.o.o.  Šapjane, Šapjane 1, 51214 Šapjane</izvorni_sadrzaj>
    <derivirana_varijabla naziv="DomainObject.Predmet.ProtustrankaFormatedWithAdress_1"> TUTAN TARTUF d.o.o.  Šapjane, Šapjane 1, 51214 Šapjane</derivirana_varijabla>
  </DomainObject.Predmet.ProtustrankaFormatedWithAdress>
  <DomainObject.Predmet.ProtustrankaFormatedWithAdressOIB>
    <izvorni_sadrzaj> TUTAN TARTUF d.o.o.  Šapjane, OIB 80242313712, Šapjane 1, 51214 Šapjane</izvorni_sadrzaj>
    <derivirana_varijabla naziv="DomainObject.Predmet.ProtustrankaFormatedWithAdressOIB_1"> TUTAN TARTUF d.o.o.  Šapjane, OIB 80242313712, Šapjane 1, 51214 Šapjane</derivirana_varijabla>
  </DomainObject.Predmet.ProtustrankaFormatedWithAdressOIB>
  <DomainObject.Predmet.ProtustrankaWithAdress>
    <izvorni_sadrzaj>TUTAN TARTUF d.o.o.  Šapjane Šapjane 1, 51214 Šapjane</izvorni_sadrzaj>
    <derivirana_varijabla naziv="DomainObject.Predmet.ProtustrankaWithAdress_1">TUTAN TARTUF d.o.o.  Šapjane Šapjane 1, 51214 Šapjane</derivirana_varijabla>
  </DomainObject.Predmet.ProtustrankaWithAdress>
  <DomainObject.Predmet.ProtustrankaWithAdressOIB>
    <izvorni_sadrzaj>TUTAN TARTUF d.o.o.  Šapjane, OIB 80242313712, Šapjane 1, 51214 Šapjane</izvorni_sadrzaj>
    <derivirana_varijabla naziv="DomainObject.Predmet.ProtustrankaWithAdressOIB_1">TUTAN TARTUF d.o.o.  Šapjane, OIB 80242313712, Šapjane 1, 51214 Šapjane</derivirana_varijabla>
  </DomainObject.Predmet.ProtustrankaWithAdressOIB>
  <DomainObject.Predmet.ProtustrankaNazivFormated>
    <izvorni_sadrzaj>TUTAN TARTUF d.o.o.  Šapjane</izvorni_sadrzaj>
    <derivirana_varijabla naziv="DomainObject.Predmet.ProtustrankaNazivFormated_1">TUTAN TARTUF d.o.o.  Šapjane</derivirana_varijabla>
  </DomainObject.Predmet.ProtustrankaNazivFormated>
  <DomainObject.Predmet.ProtustrankaNazivFormatedOIB>
    <izvorni_sadrzaj>TUTAN TARTUF d.o.o.  Šapjane, OIB 80242313712</izvorni_sadrzaj>
    <derivirana_varijabla naziv="DomainObject.Predmet.ProtustrankaNazivFormatedOIB_1">TUTAN TARTUF d.o.o.  Šapjane, OIB 80242313712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TUTAN TARTUF d.o.o.  Šapjane</item>
    </izvorni_sadrzaj>
    <derivirana_varijabla naziv="DomainObject.Predmet.ProtuStrankaListFormated_1">
      <item>TUTAN TARTUF d.o.o.  Šapjane</item>
    </derivirana_varijabla>
  </DomainObject.Predmet.ProtuStrankaListFormated>
  <DomainObject.Predmet.ProtuStrankaListFormatedOIB>
    <izvorni_sadrzaj>
      <item>TUTAN TARTUF d.o.o.  Šapjane, OIB 80242313712</item>
    </izvorni_sadrzaj>
    <derivirana_varijabla naziv="DomainObject.Predmet.ProtuStrankaListFormatedOIB_1">
      <item>TUTAN TARTUF d.o.o.  Šapjane, OIB 80242313712</item>
    </derivirana_varijabla>
  </DomainObject.Predmet.ProtuStrankaListFormatedOIB>
  <DomainObject.Predmet.ProtuStrankaListFormatedWithAdress>
    <izvorni_sadrzaj>
      <item>TUTAN TARTUF d.o.o.  Šapjane, Šapjane 1, 51214 Šapjane</item>
    </izvorni_sadrzaj>
    <derivirana_varijabla naziv="DomainObject.Predmet.ProtuStrankaListFormatedWithAdress_1">
      <item>TUTAN TARTUF d.o.o.  Šapjane, Šapjane 1, 51214 Šapjane</item>
    </derivirana_varijabla>
  </DomainObject.Predmet.ProtuStrankaListFormatedWithAdress>
  <DomainObject.Predmet.ProtuStrankaListFormatedWithAdressOIB>
    <izvorni_sadrzaj>
      <item>TUTAN TARTUF d.o.o.  Šapjane, OIB 80242313712, Šapjane 1, 51214 Šapjane</item>
    </izvorni_sadrzaj>
    <derivirana_varijabla naziv="DomainObject.Predmet.ProtuStrankaListFormatedWithAdressOIB_1">
      <item>TUTAN TARTUF d.o.o.  Šapjane, OIB 80242313712, Šapjane 1, 51214 Šapjane</item>
    </derivirana_varijabla>
  </DomainObject.Predmet.ProtuStrankaListFormatedWithAdressOIB>
  <DomainObject.Predmet.ProtuStrankaListNazivFormated>
    <izvorni_sadrzaj>
      <item>TUTAN TARTUF d.o.o.  Šapjane</item>
    </izvorni_sadrzaj>
    <derivirana_varijabla naziv="DomainObject.Predmet.ProtuStrankaListNazivFormated_1">
      <item>TUTAN TARTUF d.o.o.  Šapjane</item>
    </derivirana_varijabla>
  </DomainObject.Predmet.ProtuStrankaListNazivFormated>
  <DomainObject.Predmet.ProtuStrankaListNazivFormatedOIB>
    <izvorni_sadrzaj>
      <item>TUTAN TARTUF d.o.o.  Šapjane, OIB 80242313712</item>
    </izvorni_sadrzaj>
    <derivirana_varijabla naziv="DomainObject.Predmet.ProtuStrankaListNazivFormatedOIB_1">
      <item>TUTAN TARTUF d.o.o.  Šapjane, OIB 80242313712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TUTAN TARTUF d.o.o.  Šapjane</izvorni_sadrzaj>
    <derivirana_varijabla naziv="DomainObject.Predmet.ProtustrankaIDrugi_1">TUTAN TARTUF d.o.o.  Šapjane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TUTAN TARTUF d.o.o.  Šapjane, OIB 80242313712, Šapjane 1, 51214 Šapjane</izvorni_sadrzaj>
    <derivirana_varijabla naziv="DomainObject.Predmet.ProtustrankaIDrugiAdressOIB_1">TUTAN TARTUF d.o.o.  Šapjane, OIB 80242313712, Šapjane 1,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TUTAN TARTUF d.o.o.  Šapjane</item>
    </izvorni_sadrzaj>
    <derivirana_varijabla naziv="DomainObject.Predmet.SudioniciListNaziv_1">
      <item>FINA Rijeka</item>
      <item>TUTAN TARTUF d.o.o.  Šapjane</item>
    </derivirana_varijabla>
  </DomainObject.Predmet.SudioniciListNaziv>
  <DomainObject.Predmet.SudioniciListAdressOIB>
    <izvorni_sadrzaj>
      <item>FINA Rijeka, OIB 85821130368, Frana Kurelca 8,51000 Rijeka</item>
      <item>TUTAN TARTUF d.o.o.  Šapjane, OIB 80242313712, Šapjane 1,51214 Šapjane</item>
    </izvorni_sadrzaj>
    <derivirana_varijabla naziv="DomainObject.Predmet.SudioniciListAdressOIB_1">
      <item>FINA Rijeka, OIB 85821130368, Frana Kurelca 8,51000 Rijeka</item>
      <item>TUTAN TARTUF d.o.o.  Šapjane, OIB 80242313712, Šapjane 1,51214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80242313712</item>
    </izvorni_sadrzaj>
    <derivirana_varijabla naziv="DomainObject.Predmet.SudioniciListNazivOIB_1">
      <item>, OIB 85821130368</item>
      <item>, OIB 80242313712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1387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2016-02-01T08:42:00Z</dcterms:created>
  <dc:creator>Vera Jelenović</dc:creator>
  <cp:lastModifiedBy>Danijela Fumić</cp:lastModifiedBy>
  <cp:lastPrinted>2016-02-01T08:41:00Z</cp:lastPrinted>
  <dcterms:modified xmlns:xsi="http://www.w3.org/2001/XMLSchema-instance" xsi:type="dcterms:W3CDTF">2016-02-01T08:43:00Z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