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313b" w14:paraId="5c6313b" w:rsidRDefault="001544A0" w:rsidP="001544A0" w:rsidR="001544A0">
      <w:pPr>
        <w:jc w:val="right"/>
        <w15:collapsed w:val="false"/>
      </w:pPr>
      <w:bookmarkStart w:name="_GoBack" w:id="0"/>
      <w:bookmarkEnd w:id="0"/>
    </w:p>
    <w:p w:rsidRDefault="008B7BE2" w:rsidP="001544A0" w:rsidR="001544A0">
      <w:pPr>
        <w:jc w:val="right"/>
      </w:pPr>
      <w:r>
        <w:t>13 St-213/15-32</w:t>
      </w:r>
    </w:p>
    <w:p w:rsidRDefault="001544A0" w:rsidP="001544A0" w:rsidR="001544A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4A0" w:rsidP="001544A0" w:rsidR="001544A0" w:rsidRPr="00D21A2C"/>
    <w:p w:rsidRDefault="001544A0" w:rsidP="001544A0" w:rsidR="001544A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544A0" w:rsidP="001544A0" w:rsidR="001544A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544A0" w:rsidP="00FD5DB5" w:rsidR="00FB7D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A7E73" w:rsidP="00FD5DB5" w:rsidR="004A7E73">
      <w:pPr>
        <w:ind w:hanging="720" w:left="360"/>
        <w:rPr>
          <w:sz w:val="22"/>
          <w:szCs w:val="22"/>
        </w:rPr>
      </w:pPr>
    </w:p>
    <w:p w:rsidRDefault="004A7E73" w:rsidP="00FD5DB5" w:rsidR="004A7E73">
      <w:pPr>
        <w:ind w:hanging="720" w:left="360"/>
        <w:rPr>
          <w:sz w:val="22"/>
          <w:szCs w:val="22"/>
        </w:rPr>
      </w:pPr>
    </w:p>
    <w:p w:rsidRDefault="008B7BE2" w:rsidP="00FD5DB5" w:rsidR="008B7BE2" w:rsidRPr="00FD5DB5">
      <w:pPr>
        <w:ind w:hanging="720" w:left="360"/>
        <w:rPr>
          <w:sz w:val="22"/>
          <w:szCs w:val="22"/>
        </w:rPr>
      </w:pPr>
    </w:p>
    <w:p w:rsidRDefault="001544A0" w:rsidP="001544A0" w:rsidR="001544A0">
      <w:pPr>
        <w:jc w:val="center"/>
      </w:pPr>
      <w:r>
        <w:t xml:space="preserve">R E P U B L I K A    H R V A T S K A </w:t>
      </w:r>
    </w:p>
    <w:p w:rsidRDefault="001544A0" w:rsidP="001544A0" w:rsidR="001544A0" w:rsidRPr="00EE4F9C">
      <w:pPr>
        <w:jc w:val="center"/>
      </w:pPr>
      <w:r w:rsidRPr="00EE4F9C">
        <w:t>R J E Š E N J E</w:t>
      </w:r>
    </w:p>
    <w:p w:rsidRDefault="00FB7DF0" w:rsidP="001544A0" w:rsidR="00FB7DF0">
      <w:pPr>
        <w:rPr>
          <w:b/>
          <w:sz w:val="28"/>
          <w:szCs w:val="28"/>
        </w:rPr>
      </w:pPr>
    </w:p>
    <w:p w:rsidRDefault="001544A0" w:rsidP="00FD5DB5" w:rsidR="004A7E73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  <w:bCs/>
        </w:rPr>
        <w:t xml:space="preserve"> </w:t>
      </w:r>
      <w:r w:rsidR="008B7BE2">
        <w:t>EKO-VET PROIZVODNJA d.o.o. za proizvodnju i usluge, u stečaju, Vukovar, Stjepana Radića 31, MBS 030110326, OIB 41578634475</w:t>
      </w:r>
      <w:r w:rsidRPr="00B658AE">
        <w:t>,</w:t>
      </w:r>
      <w:r>
        <w:t xml:space="preserve">  dana 2</w:t>
      </w:r>
      <w:r w:rsidR="008B7BE2">
        <w:t>7. siječnja</w:t>
      </w:r>
      <w:r>
        <w:t xml:space="preserve"> 2017.   </w:t>
      </w:r>
    </w:p>
    <w:p w:rsidRDefault="001544A0" w:rsidP="00FD5DB5" w:rsidR="001544A0" w:rsidRPr="00836413">
      <w:pPr>
        <w:ind w:firstLine="708"/>
        <w:jc w:val="both"/>
      </w:pPr>
      <w:r>
        <w:t xml:space="preserve">      </w:t>
      </w:r>
    </w:p>
    <w:p w:rsidRDefault="001544A0" w:rsidP="001544A0" w:rsidR="001544A0" w:rsidRPr="00EE4F9C">
      <w:pPr>
        <w:pStyle w:val="Tijeloteksta"/>
        <w:jc w:val="center"/>
        <w:rPr>
          <w:bCs/>
        </w:rPr>
      </w:pPr>
      <w:r w:rsidRPr="00EE4F9C">
        <w:rPr>
          <w:bCs/>
        </w:rPr>
        <w:t xml:space="preserve">r i j e š i o   j e </w:t>
      </w:r>
    </w:p>
    <w:p w:rsidRDefault="00184CB2" w:rsidP="00235059" w:rsidR="00184CB2">
      <w:pPr>
        <w:rPr>
          <w:b/>
        </w:rPr>
      </w:pPr>
    </w:p>
    <w:p w:rsidRDefault="004A7E73" w:rsidP="00235059" w:rsidR="004A7E73">
      <w:pPr>
        <w:rPr>
          <w:b/>
        </w:rPr>
      </w:pPr>
    </w:p>
    <w:p w:rsidRDefault="008B7BE2" w:rsidP="000205CA" w:rsidR="00A05924">
      <w:pPr>
        <w:numPr>
          <w:ilvl w:val="0"/>
          <w:numId w:val="4"/>
        </w:numPr>
        <w:jc w:val="both"/>
      </w:pPr>
      <w:r>
        <w:t>Stečajnom upravitelju Vladi Šokac</w:t>
      </w:r>
      <w:r w:rsidR="00353127">
        <w:t xml:space="preserve"> dipl. oec.</w:t>
      </w:r>
      <w:r>
        <w:t>, Belišće, Bistrinci, Fiskulturna 12, OIB 95457319937</w:t>
      </w:r>
      <w:r w:rsidR="00671464">
        <w:t xml:space="preserve">, </w:t>
      </w:r>
      <w:r w:rsidR="00A05924">
        <w:t>određuje se nagrada za rad u stečajnom postupku nad dužnikom</w:t>
      </w:r>
      <w:r>
        <w:t xml:space="preserve"> EKO-VET PROIZVODNJA d.o.o. za proizvodnju i usluge, u stečaju, Vukovar, Stjepana Radića 31</w:t>
      </w:r>
      <w:r w:rsidR="00671464">
        <w:t xml:space="preserve">, u iznosu od </w:t>
      </w:r>
      <w:r>
        <w:t xml:space="preserve">6.326,27 </w:t>
      </w:r>
      <w:r w:rsidR="00FD5DB5">
        <w:t xml:space="preserve"> kn bruto. </w:t>
      </w:r>
    </w:p>
    <w:p w:rsidRDefault="00671464" w:rsidP="000205CA" w:rsidR="00671464">
      <w:pPr>
        <w:numPr>
          <w:ilvl w:val="0"/>
          <w:numId w:val="4"/>
        </w:numPr>
        <w:jc w:val="both"/>
      </w:pPr>
      <w:r>
        <w:t>Stečaj</w:t>
      </w:r>
      <w:r w:rsidR="008B7BE2">
        <w:t>nom u</w:t>
      </w:r>
      <w:r>
        <w:t>pravitel</w:t>
      </w:r>
      <w:r w:rsidR="008B7BE2">
        <w:t>ju Vladi Šokac</w:t>
      </w:r>
      <w:r w:rsidR="00353127">
        <w:t xml:space="preserve"> dipl. oec.</w:t>
      </w:r>
      <w:r w:rsidR="008B7BE2">
        <w:t>, Bistrinci,</w:t>
      </w:r>
      <w:r w:rsidR="00852435">
        <w:t xml:space="preserve"> Fiskulturna 12, OIB 95457319937, od</w:t>
      </w:r>
      <w:r>
        <w:t>obrava se nakna</w:t>
      </w:r>
      <w:r w:rsidR="00852435">
        <w:t>da troškova u iznosu od 3.780,70</w:t>
      </w:r>
      <w:r>
        <w:t xml:space="preserve"> kn</w:t>
      </w:r>
      <w:r w:rsidR="00852435">
        <w:t>.</w:t>
      </w:r>
    </w:p>
    <w:p w:rsidRDefault="00852435" w:rsidP="00B77EFB" w:rsidR="0077208B">
      <w:pPr>
        <w:numPr>
          <w:ilvl w:val="0"/>
          <w:numId w:val="4"/>
        </w:numPr>
        <w:jc w:val="both"/>
      </w:pPr>
      <w:r>
        <w:t>Dozvoljava se stečajnom upravitelju</w:t>
      </w:r>
      <w:r w:rsidR="002B3A3C">
        <w:t>,</w:t>
      </w:r>
      <w:r w:rsidR="0077208B">
        <w:t xml:space="preserve"> da</w:t>
      </w:r>
      <w:r w:rsidR="002B3A3C">
        <w:t xml:space="preserve"> nakon pravomoćnosti rješenja, </w:t>
      </w:r>
      <w:r w:rsidR="00184CB2">
        <w:t xml:space="preserve"> iznose iz točke 1.</w:t>
      </w:r>
      <w:r>
        <w:t xml:space="preserve"> i 2.</w:t>
      </w:r>
      <w:r w:rsidR="00184CB2">
        <w:t xml:space="preserve">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>
      <w:pPr>
        <w:ind w:left="705"/>
        <w:jc w:val="both"/>
      </w:pPr>
    </w:p>
    <w:p w:rsidRDefault="004A7E73" w:rsidP="00235059" w:rsidR="004A7E73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FB7DF0" w:rsidP="0035652B" w:rsidR="00FB7DF0">
      <w:pPr>
        <w:jc w:val="both"/>
      </w:pPr>
    </w:p>
    <w:p w:rsidRDefault="00662B2C" w:rsidP="00B77EFB" w:rsidR="00184CB2">
      <w:pPr>
        <w:jc w:val="both"/>
      </w:pPr>
      <w:r>
        <w:t xml:space="preserve"> </w:t>
      </w: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0205CA">
        <w:t>2</w:t>
      </w:r>
      <w:r w:rsidR="00852435">
        <w:t xml:space="preserve">13/15-12 od 26. veljače 2016. </w:t>
      </w:r>
      <w:r w:rsidR="00446AA2">
        <w:t xml:space="preserve"> godine otvoren je ste</w:t>
      </w:r>
      <w:r w:rsidR="00184CB2">
        <w:t xml:space="preserve">čajni postupak nad dužnikom </w:t>
      </w:r>
      <w:r w:rsidR="00852435">
        <w:t>EKO-VET PROIZVODNJA d.o.o. za proizvodnju i usluge, u stečaju, Vukovar, Stjepana Radića 31</w:t>
      </w:r>
      <w:r w:rsidR="006345AE">
        <w:t>, a za stečajnog upr</w:t>
      </w:r>
      <w:r w:rsidR="00446AA2">
        <w:t>avitelja imenovan</w:t>
      </w:r>
      <w:r w:rsidR="00852435">
        <w:t xml:space="preserve"> je Vlado Šokac dipl.</w:t>
      </w:r>
      <w:r w:rsidR="00353127">
        <w:t xml:space="preserve"> oec. iz Bistrinaca. </w:t>
      </w:r>
      <w:r w:rsidR="001544A0">
        <w:t xml:space="preserve">              </w:t>
      </w:r>
      <w:r w:rsidR="006345AE">
        <w:t xml:space="preserve">      </w:t>
      </w:r>
    </w:p>
    <w:p w:rsidRDefault="00B55487" w:rsidP="00042DCD" w:rsidR="00B55487">
      <w:pPr>
        <w:ind w:firstLine="708"/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353127">
        <w:t>i</w:t>
      </w:r>
      <w:r>
        <w:t xml:space="preserve"> upravitelj je svojim podneskom od </w:t>
      </w:r>
      <w:r w:rsidR="00353127">
        <w:t>23</w:t>
      </w:r>
      <w:r w:rsidR="00DF69B6">
        <w:t>. siječnja 2017</w:t>
      </w:r>
      <w:r w:rsidR="006345AE">
        <w:t xml:space="preserve">. </w:t>
      </w:r>
      <w:r>
        <w:t xml:space="preserve"> godine, budući je unovčena stečajna masa dužnika u ukupnom iznosu od </w:t>
      </w:r>
      <w:r w:rsidR="00353127">
        <w:t>39.539,20</w:t>
      </w:r>
      <w:r w:rsidR="00DF69B6">
        <w:t xml:space="preserve"> </w:t>
      </w:r>
      <w:r w:rsidR="00353127">
        <w:t>kn, predložio  da mu</w:t>
      </w:r>
      <w:r w:rsidR="006345AE">
        <w:t xml:space="preserve"> se odobri </w:t>
      </w:r>
      <w:r w:rsidR="00DF69B6">
        <w:t xml:space="preserve"> </w:t>
      </w:r>
      <w:r>
        <w:t xml:space="preserve"> nagrada.</w:t>
      </w:r>
    </w:p>
    <w:p w:rsidRDefault="00235059" w:rsidP="00235059" w:rsidR="00235059"/>
    <w:p w:rsidRDefault="00042DCD" w:rsidP="00DF69B6" w:rsidR="0060244F">
      <w:pPr>
        <w:ind w:firstLine="708"/>
        <w:jc w:val="both"/>
      </w:pPr>
      <w:r>
        <w:t xml:space="preserve">Uvidom u spis i dokumente u spisu, kao i </w:t>
      </w:r>
      <w:r w:rsidR="00353127">
        <w:t>prijedlog stečajnog upravitelja</w:t>
      </w:r>
      <w:r>
        <w:t xml:space="preserve">, utvrđeno je da je u ovom stečajnom postupku unovčena stečajna masa u ukupnom iznosu od </w:t>
      </w:r>
      <w:r w:rsidR="00353127">
        <w:t>39.539,20</w:t>
      </w:r>
      <w:r w:rsidR="00DF69B6">
        <w:t xml:space="preserve"> </w:t>
      </w:r>
      <w:r>
        <w:t>kn</w:t>
      </w:r>
      <w:r w:rsidR="00545BC5">
        <w:t>.</w:t>
      </w:r>
    </w:p>
    <w:p w:rsidRDefault="0060244F" w:rsidP="0060244F" w:rsidR="0060244F">
      <w:pPr>
        <w:jc w:val="center"/>
      </w:pPr>
    </w:p>
    <w:p w:rsidRDefault="004A7E73" w:rsidP="0060244F" w:rsidR="004A7E73">
      <w:pPr>
        <w:jc w:val="center"/>
      </w:pPr>
      <w:r>
        <w:lastRenderedPageBreak/>
        <w:t>2</w:t>
      </w:r>
    </w:p>
    <w:p w:rsidRDefault="004A7E73" w:rsidP="004A7E73" w:rsidR="004A7E73">
      <w:pPr>
        <w:jc w:val="right"/>
      </w:pPr>
      <w:r>
        <w:t>13 St-213/15-32</w:t>
      </w:r>
    </w:p>
    <w:p w:rsidRDefault="004A7E73" w:rsidP="0060244F" w:rsidR="004A7E73">
      <w:pPr>
        <w:jc w:val="center"/>
      </w:pPr>
    </w:p>
    <w:p w:rsidRDefault="004A7E73" w:rsidP="0060244F" w:rsidR="004A7E73">
      <w:pPr>
        <w:jc w:val="center"/>
      </w:pPr>
    </w:p>
    <w:p w:rsidRDefault="004A7E73" w:rsidP="0060244F" w:rsidR="004A7E73">
      <w:pPr>
        <w:jc w:val="center"/>
      </w:pPr>
    </w:p>
    <w:p w:rsidRDefault="004A7E73" w:rsidP="0060244F" w:rsidR="004A7E73">
      <w:pPr>
        <w:jc w:val="center"/>
      </w:pPr>
    </w:p>
    <w:p w:rsidRDefault="004A7E73" w:rsidP="0060244F" w:rsidR="004A7E73">
      <w:pPr>
        <w:jc w:val="center"/>
      </w:pPr>
    </w:p>
    <w:p w:rsidRDefault="00545BC5" w:rsidP="00485A71" w:rsidR="00860E16">
      <w:pPr>
        <w:ind w:firstLine="708"/>
        <w:jc w:val="both"/>
      </w:pPr>
      <w:r>
        <w:t>Stečajni sudac vodeći računa o vrijednostima unovčene stečajne mase, složenosti obavljenih poslova u ovom stečajnom postupku</w:t>
      </w:r>
      <w:r w:rsidR="00485A71">
        <w:t>,</w:t>
      </w:r>
      <w:r w:rsidR="005549BD">
        <w:t xml:space="preserve"> od otvaranja stečajnog postupka do podnošenja izvješća o unovčenju stečajne mase</w:t>
      </w:r>
      <w:r w:rsidR="00485A71">
        <w:t>, odluči</w:t>
      </w:r>
      <w:r w:rsidR="00353127">
        <w:t>o je odrediti nagradu stečajnom upravitelju</w:t>
      </w:r>
      <w:r w:rsidR="00485A71">
        <w:t xml:space="preserve"> prema vrijednosti unovčene stečajne mase u iznosu od </w:t>
      </w:r>
      <w:r w:rsidR="00353127">
        <w:t xml:space="preserve">39.539,20 </w:t>
      </w:r>
      <w:r w:rsidR="007876EF">
        <w:t>kn</w:t>
      </w:r>
      <w:r w:rsidR="00485A71">
        <w:t>,</w:t>
      </w:r>
      <w:r w:rsidR="00572227">
        <w:t xml:space="preserve"> 16 % od 39.539,20 kn </w:t>
      </w:r>
      <w:r w:rsidR="00485A71">
        <w:t xml:space="preserve"> što iznosi </w:t>
      </w:r>
      <w:r w:rsidR="00353127">
        <w:t>6.326,27 kn bruto.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 xml:space="preserve">g primjenom odredbe članka 94. </w:t>
      </w:r>
      <w:r w:rsidR="0035652B">
        <w:t xml:space="preserve">u vezi s člankom 441. </w:t>
      </w:r>
      <w:r w:rsidR="00F77966">
        <w:t>Stečajnog zakona</w:t>
      </w:r>
      <w:r w:rsidR="0035652B">
        <w:t xml:space="preserve"> </w:t>
      </w:r>
      <w:r w:rsidR="00F77966">
        <w:t xml:space="preserve"> (Narodne novine 71/15) i članka 7.</w:t>
      </w:r>
      <w:r w:rsidR="00D904ED">
        <w:t xml:space="preserve"> i 15. </w:t>
      </w:r>
      <w:r w:rsidR="00B0435A">
        <w:t xml:space="preserve"> Uredbe o kriterijima i načinu obračuna i plaćanja nagrade stečajnim upraviteljima  (Narodne </w:t>
      </w:r>
      <w:r w:rsidR="002B3A3C">
        <w:t>novine 105</w:t>
      </w:r>
      <w:r w:rsidR="00F16C09">
        <w:t xml:space="preserve">/15)   riješeno je kao u točci 2. </w:t>
      </w:r>
      <w:r w:rsidR="002B3A3C">
        <w:t xml:space="preserve"> izreke ovog rješenja. </w:t>
      </w:r>
    </w:p>
    <w:p w:rsidRDefault="008F5CAC" w:rsidP="00B0435A" w:rsidR="008F5CAC">
      <w:pPr>
        <w:jc w:val="both"/>
      </w:pPr>
    </w:p>
    <w:p w:rsidRDefault="004A7E73" w:rsidP="008F5CAC" w:rsidR="008F5CAC">
      <w:pPr>
        <w:ind w:firstLine="708"/>
        <w:jc w:val="both"/>
      </w:pPr>
      <w:r>
        <w:t xml:space="preserve">Također stečajnom upravitelju </w:t>
      </w:r>
      <w:r w:rsidR="008F5CAC">
        <w:t xml:space="preserve"> odobrena je i isplata na ime naknade stv</w:t>
      </w:r>
      <w:r>
        <w:t>a</w:t>
      </w:r>
      <w:r w:rsidR="008F5CAC">
        <w:t>rnih troškova</w:t>
      </w:r>
      <w:r>
        <w:t>: troškova izrade pečata, korištenja</w:t>
      </w:r>
      <w:r w:rsidR="008F5CAC">
        <w:t xml:space="preserve"> osobnog automobila za potrebe ovog stečajnog postupka, prema obrazloženom i dokumentiranom izvješću stečajnog upravitelja (članak 94. stav 3. Stečajnog zakona).</w:t>
      </w:r>
    </w:p>
    <w:p w:rsidRDefault="00FB7DF0" w:rsidP="00FD5DB5" w:rsidR="00FB7DF0">
      <w:pPr>
        <w:jc w:val="both"/>
      </w:pPr>
    </w:p>
    <w:p w:rsidRDefault="008F5CAC" w:rsidP="008F5CAC" w:rsidR="008F5CAC">
      <w:pPr>
        <w:ind w:firstLine="708"/>
        <w:jc w:val="both"/>
      </w:pPr>
      <w:r>
        <w:t>Slijedom rečenog, a primjenom odredbe članka 94.</w:t>
      </w:r>
      <w:r w:rsidR="00390795">
        <w:t xml:space="preserve"> stav 3. </w:t>
      </w:r>
      <w:r w:rsidR="0035652B">
        <w:t xml:space="preserve">u vezi s člankom  441. </w:t>
      </w:r>
      <w:r w:rsidR="00390795">
        <w:t xml:space="preserve">Stečajnog zakona (Narodne novine 71/15) </w:t>
      </w:r>
      <w:r>
        <w:t xml:space="preserve"> </w:t>
      </w:r>
      <w:r w:rsidR="00390795">
        <w:t xml:space="preserve">riješeno je kao u točci 3. izreke rješenja. </w:t>
      </w:r>
    </w:p>
    <w:p w:rsidRDefault="00FB7DF0" w:rsidP="00B77EFB" w:rsidR="00FB7DF0">
      <w:pPr>
        <w:jc w:val="both"/>
      </w:pPr>
    </w:p>
    <w:p w:rsidRDefault="004A7E73" w:rsidP="00FD5DB5" w:rsidR="00FB7DF0">
      <w:pPr>
        <w:jc w:val="center"/>
      </w:pPr>
      <w:r>
        <w:t>U Osijeku 27</w:t>
      </w:r>
      <w:r w:rsidR="000205CA">
        <w:t xml:space="preserve">. siječanj </w:t>
      </w:r>
      <w:r w:rsidR="008F5CAC">
        <w:t>2017.</w:t>
      </w:r>
    </w:p>
    <w:p w:rsidRDefault="004A7E73" w:rsidP="00FD5DB5" w:rsidR="004A7E73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FB7DF0" w:rsidP="00B77EFB" w:rsidR="00FB7DF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 xml:space="preserve">Protiv ovog rješenje pravo žalbe imaju stečajni upravitelj i svaki stečajni vjerovnik (članak </w:t>
      </w:r>
      <w:r w:rsidR="00E64D35">
        <w:t xml:space="preserve">94. </w:t>
      </w:r>
      <w:r>
        <w:t xml:space="preserve">stav 5. Stečajnog zakona). Žalba  se  podnosi  ovom  sudu  u  roku od  8 dana od primitka, odnosno objave rješenja na </w:t>
      </w:r>
      <w:r w:rsidR="009A7055">
        <w:t>e-</w:t>
      </w:r>
      <w:r>
        <w:t>oglasnoj ploči suda.</w:t>
      </w:r>
    </w:p>
    <w:p w:rsidRDefault="00650775" w:rsidP="00B77EFB" w:rsidR="0065077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4A7E73">
        <w:t>čajni upravitelj Vlado Šokac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E9424C" w:rsidP="00860E16" w:rsidR="00324FD3">
      <w:pPr>
        <w:numPr>
          <w:ilvl w:val="0"/>
          <w:numId w:val="3"/>
        </w:numPr>
      </w:pPr>
      <w:r>
        <w:t xml:space="preserve">kal. </w:t>
      </w:r>
      <w:r w:rsidR="004A7E73">
        <w:t>13</w:t>
      </w:r>
      <w:r w:rsidR="0035652B">
        <w:t>/2</w:t>
      </w:r>
    </w:p>
    <w:p w:rsidRDefault="002B4D07" w:rsidP="00A46740" w:rsidR="002B4D07">
      <w:pPr>
        <w:ind w:left="360"/>
      </w:pPr>
    </w:p>
    <w:sectPr w:rsidSect="004A7E73" w:rsidR="002B4D07">
      <w:pgSz w:code="9" w:h="16838" w:w="11906"/>
      <w:pgMar w:gutter="0" w:footer="709" w:header="709" w:left="1704" w:bottom="1418" w:right="1418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5CA"/>
    <w:rsid w:val="0002430D"/>
    <w:rsid w:val="00024AF3"/>
    <w:rsid w:val="00035ACA"/>
    <w:rsid w:val="00042DCD"/>
    <w:rsid w:val="000632E2"/>
    <w:rsid w:val="00092D87"/>
    <w:rsid w:val="000A066D"/>
    <w:rsid w:val="000F345F"/>
    <w:rsid w:val="00113DF0"/>
    <w:rsid w:val="00137863"/>
    <w:rsid w:val="001544A0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B3A3C"/>
    <w:rsid w:val="002B4D07"/>
    <w:rsid w:val="002C2752"/>
    <w:rsid w:val="002E546B"/>
    <w:rsid w:val="0032250B"/>
    <w:rsid w:val="00324FD3"/>
    <w:rsid w:val="00353127"/>
    <w:rsid w:val="0035652B"/>
    <w:rsid w:val="00390795"/>
    <w:rsid w:val="003B6B24"/>
    <w:rsid w:val="003E1CC7"/>
    <w:rsid w:val="003E6A42"/>
    <w:rsid w:val="00402070"/>
    <w:rsid w:val="004424F9"/>
    <w:rsid w:val="00446AA2"/>
    <w:rsid w:val="004569C8"/>
    <w:rsid w:val="00485A71"/>
    <w:rsid w:val="004909AC"/>
    <w:rsid w:val="0049290D"/>
    <w:rsid w:val="004A7E73"/>
    <w:rsid w:val="004B3638"/>
    <w:rsid w:val="004D1B08"/>
    <w:rsid w:val="00520114"/>
    <w:rsid w:val="00545BC5"/>
    <w:rsid w:val="005549BD"/>
    <w:rsid w:val="005613D0"/>
    <w:rsid w:val="005709F5"/>
    <w:rsid w:val="00572227"/>
    <w:rsid w:val="005A4A48"/>
    <w:rsid w:val="005C5406"/>
    <w:rsid w:val="00600458"/>
    <w:rsid w:val="0060244F"/>
    <w:rsid w:val="006127EF"/>
    <w:rsid w:val="0062505C"/>
    <w:rsid w:val="006345AE"/>
    <w:rsid w:val="00636F03"/>
    <w:rsid w:val="00650775"/>
    <w:rsid w:val="00662B2C"/>
    <w:rsid w:val="00665EDE"/>
    <w:rsid w:val="00671464"/>
    <w:rsid w:val="006C3A7A"/>
    <w:rsid w:val="006F1AD4"/>
    <w:rsid w:val="007467D2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52435"/>
    <w:rsid w:val="00860E16"/>
    <w:rsid w:val="0086739A"/>
    <w:rsid w:val="008A3183"/>
    <w:rsid w:val="008A7160"/>
    <w:rsid w:val="008B7BE2"/>
    <w:rsid w:val="008C16A1"/>
    <w:rsid w:val="008C347A"/>
    <w:rsid w:val="008F5CAC"/>
    <w:rsid w:val="00940156"/>
    <w:rsid w:val="00951182"/>
    <w:rsid w:val="009713BD"/>
    <w:rsid w:val="009948B4"/>
    <w:rsid w:val="009A7055"/>
    <w:rsid w:val="009D5986"/>
    <w:rsid w:val="009F1EB9"/>
    <w:rsid w:val="00A05924"/>
    <w:rsid w:val="00A22A50"/>
    <w:rsid w:val="00A46740"/>
    <w:rsid w:val="00A7698E"/>
    <w:rsid w:val="00AA2CB1"/>
    <w:rsid w:val="00AA50F1"/>
    <w:rsid w:val="00B0435A"/>
    <w:rsid w:val="00B55487"/>
    <w:rsid w:val="00B579D1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C06A2"/>
    <w:rsid w:val="00CE0F48"/>
    <w:rsid w:val="00CE6005"/>
    <w:rsid w:val="00D267B2"/>
    <w:rsid w:val="00D54285"/>
    <w:rsid w:val="00D85C47"/>
    <w:rsid w:val="00D904ED"/>
    <w:rsid w:val="00DC4A8A"/>
    <w:rsid w:val="00DD4E91"/>
    <w:rsid w:val="00DE12AF"/>
    <w:rsid w:val="00DF69B6"/>
    <w:rsid w:val="00DF7D1F"/>
    <w:rsid w:val="00E16D34"/>
    <w:rsid w:val="00E54436"/>
    <w:rsid w:val="00E64D35"/>
    <w:rsid w:val="00E9424C"/>
    <w:rsid w:val="00F16C09"/>
    <w:rsid w:val="00F1706F"/>
    <w:rsid w:val="00F3776A"/>
    <w:rsid w:val="00F51A8B"/>
    <w:rsid w:val="00F63C40"/>
    <w:rsid w:val="00F71C25"/>
    <w:rsid w:val="00F775BD"/>
    <w:rsid w:val="00F77966"/>
    <w:rsid w:val="00FB75DE"/>
    <w:rsid w:val="00FB7DF0"/>
    <w:rsid w:val="00FD5DB5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2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1544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2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2015.</izvorni_sadrzaj>
    <derivirana_varijabla naziv="DomainObject.Predmet.DatumOsnivanja_1">12.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St-213/2015</izvorni_sadrzaj>
    <derivirana_varijabla naziv="DomainObject.Predmet.OznakaBroj_1">St-213/2015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EKO-VET PROIZVODNJA d.o.o. za proizvodnju i usluge</izvorni_sadrzaj>
    <derivirana_varijabla naziv="DomainObject.Predmet.ProtustrankaFormated_1">  EKO-VET PROIZVODNJA d.o.o. za proizvodnju i usluge</derivirana_varijabla>
  </DomainObject.Predmet.ProtustrankaFormated>
  <DomainObject.Predmet.ProtustrankaFormatedOIB>
    <izvorni_sadrzaj>  EKO-VET PROIZVODNJA d.o.o. za proizvodnju i usluge, OIB 41578634475</izvorni_sadrzaj>
    <derivirana_varijabla naziv="DomainObject.Predmet.ProtustrankaFormatedOIB_1">  EKO-VET PROIZVODNJA d.o.o. za proizvodnju i usluge, OIB 41578634475</derivirana_varijabla>
  </DomainObject.Predmet.ProtustrankaFormatedOIB>
  <DomainObject.Predmet.ProtustrankaFormatedWithAdress>
    <izvorni_sadrzaj> EKO-VET PROIZVODNJA d.o.o. za proizvodnju i usluge, Stjepana Radića 31 , 32000 Vukovar</izvorni_sadrzaj>
    <derivirana_varijabla naziv="DomainObject.Predmet.ProtustrankaFormatedWithAdress_1"> EKO-VET PROIZVODNJA d.o.o. za proizvodnju i usluge, Stjepana Radića 31 , 32000 Vukovar</derivirana_varijabla>
  </DomainObject.Predmet.ProtustrankaFormatedWithAdress>
  <DomainObject.Predmet.ProtustrankaFormatedWithAdressOIB>
    <izvorni_sadrzaj> EKO-VET PROIZVODNJA d.o.o. za proizvodnju i usluge, OIB 41578634475, Stjepana Radića 31 , 32000 Vukovar</izvorni_sadrzaj>
    <derivirana_varijabla naziv="DomainObject.Predmet.ProtustrankaFormatedWithAdressOIB_1"> EKO-VET PROIZVODNJA d.o.o. za proizvodnju i usluge, OIB 41578634475, Stjepana Radića 31 , 32000 Vukovar</derivirana_varijabla>
  </DomainObject.Predmet.ProtustrankaFormatedWithAdressOIB>
  <DomainObject.Predmet.ProtustrankaWithAdress>
    <izvorni_sadrzaj>EKO-VET PROIZVODNJA d.o.o. za proizvodnju i usluge Stjepana Radića 31 , 32000 Vukovar</izvorni_sadrzaj>
    <derivirana_varijabla naziv="DomainObject.Predmet.ProtustrankaWithAdress_1">EKO-VET PROIZVODNJA d.o.o. za proizvodnju i usluge Stjepana Radića 31 , 32000 Vukovar</derivirana_varijabla>
  </DomainObject.Predmet.ProtustrankaWithAdress>
  <DomainObject.Predmet.ProtustrankaWithAdressOIB>
    <izvorni_sadrzaj>EKO-VET PROIZVODNJA d.o.o. za proizvodnju i usluge, OIB 41578634475, Stjepana Radića 31 , 32000 Vukovar</izvorni_sadrzaj>
    <derivirana_varijabla naziv="DomainObject.Predmet.ProtustrankaWithAdressOIB_1">EKO-VET PROIZVODNJA d.o.o. za proizvodnju i usluge, OIB 41578634475, Stjepana Radića 31 , 32000 Vukovar</derivirana_varijabla>
  </DomainObject.Predmet.ProtustrankaWithAdressOIB>
  <DomainObject.Predmet.ProtustrankaNazivFormated>
    <izvorni_sadrzaj>EKO-VET PROIZVODNJA d.o.o. za proizvodnju i usluge</izvorni_sadrzaj>
    <derivirana_varijabla naziv="DomainObject.Predmet.ProtustrankaNazivFormated_1">EKO-VET PROIZVODNJA d.o.o. za proizvodnju i usluge</derivirana_varijabla>
  </DomainObject.Predmet.ProtustrankaNazivFormated>
  <DomainObject.Predmet.ProtustrankaNazivFormatedOIB>
    <izvorni_sadrzaj>EKO-VET PROIZVODNJA d.o.o. za proizvodnju i usluge, OIB 41578634475</izvorni_sadrzaj>
    <derivirana_varijabla naziv="DomainObject.Predmet.ProtustrankaNazivFormatedOIB_1">EKO-VET PROIZVODNJA d.o.o. za proizvodnju i usluge, OIB 41578634475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PU Područni ured Slavonije i Baranje zastupanog po punomoćniku Županijsko državno odvjetništvo u Vukovaru</izvorni_sadrzaj>
    <derivirana_varijabla naziv="DomainObject.Predmet.StrankaFormated_1">  RH PU Područni ured Slavonije i Baranje zastupanog po punomoćniku Županijsko državno odvjetništvo u Vukovaru</derivirana_varijabla>
  </DomainObject.Predmet.StrankaFormated>
  <DomainObject.Predmet.StrankaFormatedOIB>
    <izvorni_sadrzaj>  RH PU Područni ured Slavonije i Baranje, OIB 18683136487 zastupanog po punomoćniku Županijsko državno odvjetništvo u Vukovaru</izvorni_sadrzaj>
    <derivirana_varijabla naziv="DomainObject.Predmet.StrankaFormatedOIB_1">  RH PU Područni ured Slavonije i Baranje, OIB 18683136487 zastupanog po punomoćniku Županijsko državno odvjetništvo u Vukovaru</derivirana_varijabla>
  </DomainObject.Predmet.StrankaFormatedOIB>
  <DomainObject.Predmet.StrankaFormatedWithAdress>
    <izvorni_sadrzaj> RH PU Područni ured Slavonije i Baranje zastupanog po punomoćniku Županijsko državno odvjetništvo u Vukovaru</izvorni_sadrzaj>
    <derivirana_varijabla naziv="DomainObject.Predmet.StrankaFormatedWithAdress_1"> RH PU Područni ured Slavonije i Baranje zastupanog po punomoćniku Županijsko državno odvjetništvo u Vukovaru</derivirana_varijabla>
  </DomainObject.Predmet.StrankaFormatedWithAdress>
  <DomainObject.Predmet.StrankaFormatedWithAdressOIB>
    <izvorni_sadrzaj> RH PU Područni ured Slavonije i Baranje, OIB 18683136487 zastupanog po punomoćniku Županijsko državno odvjetništvo u Vukovaru</izvorni_sadrzaj>
    <derivirana_varijabla naziv="DomainObject.Predmet.StrankaFormatedWithAdressOIB_1"> RH PU Područni ured Slavonije i Baranje, OIB 18683136487 zastupanog po punomoćniku Županijsko državno odvjetništvo u Vukovaru</derivirana_varijabla>
  </DomainObject.Predmet.StrankaFormatedWithAdressOIB>
  <DomainObject.Predmet.StrankaWithAdress>
    <izvorni_sadrzaj>RH PU Područni ured Slavonije i Baranje </izvorni_sadrzaj>
    <derivirana_varijabla naziv="DomainObject.Predmet.StrankaWithAdress_1">RH PU Područni ured Slavonije i Baranje </derivirana_varijabla>
  </DomainObject.Predmet.StrankaWithAdress>
  <DomainObject.Predmet.StrankaWithAdressOIB>
    <izvorni_sadrzaj>RH PU Područni ured Slavonije i Baranje, OIB 18683136487</izvorni_sadrzaj>
    <derivirana_varijabla naziv="DomainObject.Predmet.StrankaWithAdressOIB_1">RH PU Područni ured Slavonije i Baranje, OIB 18683136487</derivirana_varijabla>
  </DomainObject.Predmet.StrankaWithAdressOIB>
  <DomainObject.Predmet.StrankaNazivFormated>
    <izvorni_sadrzaj>RH PU Područni ured Slavonije i Baranje</izvorni_sadrzaj>
    <derivirana_varijabla naziv="DomainObject.Predmet.StrankaNazivFormated_1">RH PU Područni ured Slavonije i Baranje</derivirana_varijabla>
  </DomainObject.Predmet.StrankaNazivFormated>
  <DomainObject.Predmet.StrankaNazivFormatedOIB>
    <izvorni_sadrzaj>RH PU Područni ured Slavonije i Baranje, OIB 18683136487</izvorni_sadrzaj>
    <derivirana_varijabla naziv="DomainObject.Predmet.StrankaNazivFormatedOIB_1">RH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PU Područni ured Slavonije i Baranje zastupanog po punomoćniku Županijsko državno odvjetništvo u Vukovaru</item>
    </izvorni_sadrzaj>
    <derivirana_varijabla naziv="DomainObject.Predmet.StrankaListFormated_1">
      <item>RH PU Područni ured Slavonije i Baranje zastupanog po punomoćniku Županijsko državno odvjetništvo u Vukovaru</item>
    </derivirana_varijabla>
  </DomainObject.Predmet.StrankaListFormated>
  <DomainObject.Predmet.StrankaListFormatedOIB>
    <izvorni_sadrzaj>
      <item>RH PU Područni ured Slavonije i Baranje, OIB 18683136487 zastupanog po punomoćniku Županijsko državno odvjetništvo u Vukovaru</item>
    </izvorni_sadrzaj>
    <derivirana_varijabla naziv="DomainObject.Predmet.StrankaListFormatedOIB_1">
      <item>RH PU Područni ured Slavonije i Baranje, OIB 18683136487 zastupanog po punomoćniku Županijsko državno odvjetništvo u Vukovaru</item>
    </derivirana_varijabla>
  </DomainObject.Predmet.StrankaListFormatedOIB>
  <DomainObject.Predmet.StrankaListFormatedWithAdress>
    <izvorni_sadrzaj>
      <item>RH PU Područni ured Slavonije i Baranje zastupanog po punomoćniku Županijsko državno odvjetništvo u Vukovaru</item>
    </izvorni_sadrzaj>
    <derivirana_varijabla naziv="DomainObject.Predmet.StrankaListFormatedWithAdress_1">
      <item>RH PU Područni ured Slavonije i Baranje zastupanog po punomoćniku Županijsko državno odvjetništvo u Vukovaru</item>
    </derivirana_varijabla>
  </DomainObject.Predmet.StrankaListFormatedWithAdress>
  <DomainObject.Predmet.StrankaListFormatedWithAdressOIB>
    <izvorni_sadrzaj>
      <item>RH PU Područni ured Slavonije i Baranje, OIB 18683136487 zastupanog po punomoćniku Županijsko državno odvjetništvo u Vukovaru</item>
    </izvorni_sadrzaj>
    <derivirana_varijabla naziv="DomainObject.Predmet.StrankaListFormatedWithAdressOIB_1">
      <item>RH PU Područni ured Slavonije i Baranje, OIB 18683136487 zastupanog po punomoćniku Županijsko državno odvjetništvo u Vukovaru</item>
    </derivirana_varijabla>
  </DomainObject.Predmet.StrankaListFormatedWithAdressOIB>
  <DomainObject.Predmet.StrankaListNazivFormated>
    <izvorni_sadrzaj>
      <item>RH PU Područni ured Slavonije i Baranje</item>
    </izvorni_sadrzaj>
    <derivirana_varijabla naziv="DomainObject.Predmet.StrankaListNazivFormated_1">
      <item>RH PU Područni ured Slavonije i Baranje</item>
    </derivirana_varijabla>
  </DomainObject.Predmet.StrankaListNazivFormated>
  <DomainObject.Predmet.StrankaListNazivFormatedOIB>
    <izvorni_sadrzaj>
      <item>RH PU Područni ured Slavonije i Baranje, OIB 18683136487</item>
    </izvorni_sadrzaj>
    <derivirana_varijabla naziv="DomainObject.Predmet.StrankaListNazivFormatedOIB_1">
      <item>RH PU Područni ured Slavonije i Baranje, OIB 18683136487</item>
    </derivirana_varijabla>
  </DomainObject.Predmet.StrankaListNazivFormatedOIB>
  <DomainObject.Predmet.ProtuStrankaListFormated>
    <izvorni_sadrzaj>
      <item>EKO-VET PROIZVODNJA d.o.o. za proizvodnju i usluge</item>
    </izvorni_sadrzaj>
    <derivirana_varijabla naziv="DomainObject.Predmet.ProtuStrankaListFormated_1">
      <item>EKO-VET PROIZVODNJA d.o.o. za proizvodnju i usluge</item>
    </derivirana_varijabla>
  </DomainObject.Predmet.ProtuStrankaListFormated>
  <DomainObject.Predmet.ProtuStrankaListFormatedOIB>
    <izvorni_sadrzaj>
      <item>EKO-VET PROIZVODNJA d.o.o. za proizvodnju i usluge, OIB 41578634475</item>
    </izvorni_sadrzaj>
    <derivirana_varijabla naziv="DomainObject.Predmet.ProtuStrankaListFormatedOIB_1">
      <item>EKO-VET PROIZVODNJA d.o.o. za proizvodnju i usluge, OIB 41578634475</item>
    </derivirana_varijabla>
  </DomainObject.Predmet.ProtuStrankaListFormatedOIB>
  <DomainObject.Predmet.ProtuStrankaListFormatedWithAdress>
    <izvorni_sadrzaj>
      <item>EKO-VET PROIZVODNJA d.o.o. za proizvodnju i usluge, Stjepana Radića 31 , 32000 Vukovar</item>
    </izvorni_sadrzaj>
    <derivirana_varijabla naziv="DomainObject.Predmet.ProtuStrankaListFormatedWithAdress_1">
      <item>EKO-VET PROIZVODNJA d.o.o. za proizvodnju i usluge, Stjepana Radića 31 , 32000 Vukovar</item>
    </derivirana_varijabla>
  </DomainObject.Predmet.ProtuStrankaListFormatedWithAdress>
  <DomainObject.Predmet.ProtuStrankaListFormatedWithAdressOIB>
    <izvorni_sadrzaj>
      <item>EKO-VET PROIZVODNJA d.o.o. za proizvodnju i usluge, OIB 41578634475, Stjepana Radića 31 , 32000 Vukovar</item>
    </izvorni_sadrzaj>
    <derivirana_varijabla naziv="DomainObject.Predmet.ProtuStrankaListFormatedWithAdressOIB_1">
      <item>EKO-VET PROIZVODNJA d.o.o. za proizvodnju i usluge, OIB 41578634475, Stjepana Radića 31 , 32000 Vukovar</item>
    </derivirana_varijabla>
  </DomainObject.Predmet.ProtuStrankaListFormatedWithAdressOIB>
  <DomainObject.Predmet.ProtuStrankaListNazivFormated>
    <izvorni_sadrzaj>
      <item>EKO-VET PROIZVODNJA d.o.o. za proizvodnju i usluge</item>
    </izvorni_sadrzaj>
    <derivirana_varijabla naziv="DomainObject.Predmet.ProtuStrankaListNazivFormated_1">
      <item>EKO-VET PROIZVODNJA d.o.o. za proizvodnju i usluge</item>
    </derivirana_varijabla>
  </DomainObject.Predmet.ProtuStrankaListNazivFormated>
  <DomainObject.Predmet.ProtuStrankaListNazivFormatedOIB>
    <izvorni_sadrzaj>
      <item>EKO-VET PROIZVODNJA d.o.o. za proizvodnju i usluge, OIB 41578634475</item>
    </izvorni_sadrzaj>
    <derivirana_varijabla naziv="DomainObject.Predmet.ProtuStrankaListNazivFormatedOIB_1">
      <item>EKO-VET PROIZVODNJA d.o.o. za proizvodnju i usluge, OIB 41578634475</item>
    </derivirana_varijabla>
  </DomainObject.Predmet.ProtuStrankaListNazivFormatedOIB>
  <DomainObject.Predmet.OstaliListFormated>
    <izvorni_sadrzaj>
      <item>Županijsko državno odvjetništvo u Vukovaru punomoćnik sudionika u postupku RH PU Područni ured Slavonije i Baranje</item>
      <item>Bojan Sudarević</item>
    </izvorni_sadrzaj>
    <derivirana_varijabla naziv="DomainObject.Predmet.OstaliListFormated_1">
      <item>Županijsko državno odvjetništvo u Vukovaru punomoćnik sudionika u postupku RH PU Područni ured Slavonije i Baranje</item>
      <item>Bojan Sudarević</item>
    </derivirana_varijabla>
  </DomainObject.Predmet.OstaliListFormated>
  <DomainObject.Predmet.OstaliListFormatedOIB>
    <izvorni_sadrzaj>
      <item>Županijsko državno odvjetništvo u Vukovaru punomoćnik sudionika u postupku RH PU Područni ured Slavonije i Baranje</item>
      <item>Bojan Sudarević, OIB 97806800829</item>
    </izvorni_sadrzaj>
    <derivirana_varijabla naziv="DomainObject.Predmet.OstaliListFormatedOIB_1">
      <item>Županijsko državno odvjetništvo u Vukovaru punomoćnik sudionika u postupku RH PU Područni ured Slavonije i Baranje</item>
      <item>Bojan Sudarević, OIB 97806800829</item>
    </derivirana_varijabla>
  </DomainObject.Predmet.OstaliListFormatedOIB>
  <DomainObject.Predmet.OstaliListFormatedWithAdress>
    <izvorni_sadrzaj>
      <item>Županijsko državno odvjetništvo u Vukovaru punomoćnik sudionika u postupku RH PU Područni ured Slavonije i Baranje</item>
      <item>Bojan Sudarević, Trg Bana Josipa Jelačića 27, 31000 Osijek</item>
    </izvorni_sadrzaj>
    <derivirana_varijabla naziv="DomainObject.Predmet.OstaliListFormatedWithAdress_1">
      <item>Županijsko državno odvjetništvo u Vukovaru punomoćnik sudionika u postupku RH PU Područni ured Slavonije i Baranje</item>
      <item>Bojan Sudarević, Trg Bana Josipa Jelačića 27, 31000 Osijek</item>
    </derivirana_varijabla>
  </DomainObject.Predmet.OstaliListFormatedWithAdress>
  <DomainObject.Predmet.OstaliListFormatedWithAdressOIB>
    <izvorni_sadrzaj>
      <item>Županijsko državno odvjetništvo u Vukovaru punomoćnik sudionika u postupku RH PU Područni ured Slavonije i Baranje</item>
      <item>Bojan Sudarević, OIB 97806800829, Trg Bana Josipa Jelačića 27, 31000 Osijek</item>
    </izvorni_sadrzaj>
    <derivirana_varijabla naziv="DomainObject.Predmet.OstaliListFormatedWithAdressOIB_1">
      <item>Županijsko državno odvjetništvo u Vukovaru punomoćnik sudionika u postupku RH PU Područni ured Slavonije i Baranje</item>
      <item>Bojan Sudarević, OIB 97806800829, Trg Bana Josipa Jelačića 27, 31000 Osijek</item>
    </derivirana_varijabla>
  </DomainObject.Predmet.OstaliListFormatedWithAdressOIB>
  <DomainObject.Predmet.OstaliListNazivFormated>
    <izvorni_sadrzaj>
      <item>Županijsko državno odvjetništvo u Vukovaru</item>
      <item>Bojan Sudarević</item>
    </izvorni_sadrzaj>
    <derivirana_varijabla naziv="DomainObject.Predmet.OstaliListNazivFormated_1">
      <item>Županijsko državno odvjetništvo u Vukovaru</item>
      <item>Bojan Sudarević</item>
    </derivirana_varijabla>
  </DomainObject.Predmet.OstaliListNazivFormated>
  <DomainObject.Predmet.OstaliListNazivFormatedOIB>
    <izvorni_sadrzaj>
      <item>Županijsko državno odvjetništvo u Vukovaru</item>
      <item>Bojan Sudarević, OIB 97806800829</item>
    </izvorni_sadrzaj>
    <derivirana_varijabla naziv="DomainObject.Predmet.OstaliListNazivFormatedOIB_1">
      <item>Županijsko državno odvjetništvo u Vukovaru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PU Područni ured Slavonije i Baranje</izvorni_sadrzaj>
    <derivirana_varijabla naziv="DomainObject.Predmet.StrankaIDrugi_1">RH PU Područni ured Slavonije i Baranje</derivirana_varijabla>
  </DomainObject.Predmet.StrankaIDrugi>
  <DomainObject.Predmet.ProtustrankaIDrugi>
    <izvorni_sadrzaj>EKO-VET PROIZVODNJA d.o.o. za proizvodnju i usluge</izvorni_sadrzaj>
    <derivirana_varijabla naziv="DomainObject.Predmet.ProtustrankaIDrugi_1">EKO-VET PROIZVODNJA d.o.o. za proizvodnju i usluge</derivirana_varijabla>
  </DomainObject.Predmet.ProtustrankaIDrugi>
  <DomainObject.Predmet.StrankaIDrugiAdressOIB>
    <izvorni_sadrzaj>RH PU Područni ured Slavonije i Baranje, OIB 18683136487</izvorni_sadrzaj>
    <derivirana_varijabla naziv="DomainObject.Predmet.StrankaIDrugiAdressOIB_1">RH PU Područni ured Slavonije i Baranje, OIB 18683136487</derivirana_varijabla>
  </DomainObject.Predmet.StrankaIDrugiAdressOIB>
  <DomainObject.Predmet.ProtustrankaIDrugiAdressOIB>
    <izvorni_sadrzaj>EKO-VET PROIZVODNJA d.o.o. za proizvodnju i usluge, OIB 41578634475, Stjepana Radića 31 , 32000 Vukovar</izvorni_sadrzaj>
    <derivirana_varijabla naziv="DomainObject.Predmet.ProtustrankaIDrugiAdressOIB_1">EKO-VET PROIZVODNJA d.o.o. za proizvodnju i usluge, OIB 41578634475, Stjepana Radića 31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PU Područni ured Slavonije i Baranje</item>
      <item>Županijsko državno odvjetništvo u Vukovaru</item>
      <item>EKO-VET PROIZVODNJA d.o.o. za proizvodnju i usluge</item>
      <item>Bojan Sudarević</item>
    </izvorni_sadrzaj>
    <derivirana_varijabla naziv="DomainObject.Predmet.SudioniciListNaziv_1">
      <item>RH PU Područni ured Slavonije i Baranje</item>
      <item>Županijsko državno odvjetništvo u Vukovaru</item>
      <item>EKO-VET PROIZVODNJA d.o.o. za proizvodnju i usluge</item>
      <item>Bojan Sudarević</item>
    </derivirana_varijabla>
  </DomainObject.Predmet.SudioniciListNaziv>
  <DomainObject.Predmet.SudioniciListAdressOIB>
    <izvorni_sadrzaj>
      <item>RH PU Područni ured Slavonije i Baranje, OIB 18683136487</item>
      <item>Županijsko državno odvjetništvo u Vukovaru</item>
      <item>EKO-VET PROIZVODNJA d.o.o. za proizvodnju i usluge, OIB 41578634475, Stjepana Radića 31 ,32000 Vukovar</item>
      <item>Bojan Sudarević, OIB 97806800829, Trg Bana Josipa Jelačića 27,31000 Osijek</item>
    </izvorni_sadrzaj>
    <derivirana_varijabla naziv="DomainObject.Predmet.SudioniciListAdressOIB_1">
      <item>RH PU Područni ured Slavonije i Baranje, OIB 18683136487</item>
      <item>Županijsko državno odvjetništvo u Vukovaru</item>
      <item>EKO-VET PROIZVODNJA d.o.o. za proizvodnju i usluge, OIB 41578634475, Stjepana Radića 31 ,32000 Vukovar</item>
      <item>Bojan Sudarević, OIB 97806800829,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41578634475</item>
      <item>, OIB 97806800829</item>
    </izvorni_sadrzaj>
    <derivirana_varijabla naziv="DomainObject.Predmet.SudioniciListNazivOIB_1">
      <item>, OIB 18683136487</item>
      <item>, OIB null</item>
      <item>, OIB 41578634475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E4645-21C4-4062-913D-9E7FE675E7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2718</properties:Characters>
  <properties:Lines>91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2017-01-27T10:52:00Z</dcterms:created>
  <dc:creator>..</dc:creator>
  <cp:lastModifiedBy>Maja Kocijan</cp:lastModifiedBy>
  <cp:lastPrinted>2017-01-27T11:03:00Z</cp:lastPrinted>
  <dcterms:modified xmlns:xsi="http://www.w3.org/2001/XMLSchema-instance" xsi:type="dcterms:W3CDTF">2017-01-27T11:05:00Z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