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7e95" w14:paraId="19d7e9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A5CDC">
        <w:t>108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EA5CDC">
        <w:t>15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EA5CDC">
        <w:t xml:space="preserve">PEKARNA VAROŠ </w:t>
      </w:r>
      <w:r w:rsidR="00EA5CDC" w:rsidRPr="000539FB">
        <w:t xml:space="preserve">d.o.o., </w:t>
      </w:r>
      <w:r w:rsidR="00EA5CDC">
        <w:t>Zadar</w:t>
      </w:r>
      <w:r w:rsidR="00EA5CDC" w:rsidRPr="000539FB">
        <w:t xml:space="preserve">, </w:t>
      </w:r>
      <w:r w:rsidR="00EA5CDC">
        <w:t>Kovačka 4</w:t>
      </w:r>
      <w:r w:rsidR="00EA5CDC" w:rsidRPr="000539FB">
        <w:t xml:space="preserve">, OIB: </w:t>
      </w:r>
      <w:r w:rsidR="00EA5CDC">
        <w:t>14496889910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D207F" w:rsidP="006525A1" w:rsidR="006525A1" w:rsidRPr="00816C78">
      <w:pPr>
        <w:jc w:val="both"/>
      </w:pPr>
      <w:r>
        <w:t xml:space="preserve">Početak u </w:t>
      </w:r>
      <w:r w:rsidR="00EA5CDC">
        <w:t>9</w:t>
      </w:r>
      <w:r w:rsidR="00076762">
        <w:t>,</w:t>
      </w:r>
      <w:r w:rsidR="00EA5CDC">
        <w:t>10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EA5CDC">
        <w:t>Jozef Perdedaj</w:t>
      </w:r>
      <w:r w:rsidR="002C6673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EA5CDC">
        <w:t xml:space="preserve">PEKARNA VAROŠ </w:t>
      </w:r>
      <w:r w:rsidR="00EA5CDC" w:rsidRPr="000539FB">
        <w:t xml:space="preserve">d.o.o., </w:t>
      </w:r>
      <w:r w:rsidR="00EA5CDC">
        <w:t>Zadar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8B37A9">
        <w:t>Erste</w:t>
      </w:r>
      <w:r>
        <w:t xml:space="preserve">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8B37A9">
        <w:t>pekarstvo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Dužnik navodi da ne posluje i da nema zaposlenika</w:t>
      </w:r>
      <w:r w:rsidR="008B37A9">
        <w:t xml:space="preserve"> i to od prije par dana</w:t>
      </w:r>
      <w:r>
        <w:t>.</w:t>
      </w:r>
    </w:p>
    <w:p w:rsidRDefault="002C6673" w:rsidP="002C6673" w:rsidR="002C6673" w:rsidRPr="002C241F">
      <w:pPr>
        <w:jc w:val="both"/>
      </w:pPr>
    </w:p>
    <w:p w:rsidRDefault="002C6673" w:rsidP="002C6673" w:rsidR="00087CE1">
      <w:pPr>
        <w:jc w:val="both"/>
      </w:pPr>
      <w:r w:rsidRPr="002C241F">
        <w:t>Što se tiče imovine</w:t>
      </w:r>
      <w:r>
        <w:t xml:space="preserve"> n</w:t>
      </w:r>
      <w:r w:rsidR="00334D07">
        <w:t>avodi da od imovine nema ništa.</w:t>
      </w:r>
    </w:p>
    <w:p w:rsidRDefault="00334D07" w:rsidP="002C6673" w:rsidR="00334D07">
      <w:pPr>
        <w:jc w:val="both"/>
      </w:pPr>
    </w:p>
    <w:p w:rsidRDefault="008B37A9" w:rsidP="002C6673" w:rsidR="00334D07">
      <w:pPr>
        <w:jc w:val="both"/>
      </w:pPr>
      <w:r>
        <w:t xml:space="preserve">Ne </w:t>
      </w:r>
      <w:r w:rsidR="00334D07">
        <w:t>z</w:t>
      </w:r>
      <w:r w:rsidR="002C6673">
        <w:t xml:space="preserve">na da je žiro račun u blokadi </w:t>
      </w:r>
      <w:r w:rsidR="00334D07">
        <w:t xml:space="preserve"> ali ne zna za koliko jer je poslove vodio njegov brat. 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</w:t>
      </w:r>
      <w:r w:rsidR="00334D07">
        <w:t>a otiskom društva i nalazi se kod njegovog brata koji se zove Kristijan Perdedaj.</w:t>
      </w:r>
    </w:p>
    <w:p w:rsidRDefault="002C6673" w:rsidP="002C6673" w:rsidR="002C6673">
      <w:pPr>
        <w:jc w:val="both"/>
      </w:pPr>
    </w:p>
    <w:p w:rsidRDefault="00EA5CDC" w:rsidP="002C6673" w:rsidR="002C6673">
      <w:pPr>
        <w:jc w:val="both"/>
      </w:pPr>
      <w:r>
        <w:lastRenderedPageBreak/>
        <w:t>Jozef Perdedaj</w:t>
      </w:r>
      <w:r w:rsidR="0012442D">
        <w:t xml:space="preserve"> </w:t>
      </w:r>
      <w:r w:rsidR="002C6673">
        <w:t>navodi da je nje</w:t>
      </w:r>
      <w:r w:rsidR="004C769B">
        <w:t>gov</w:t>
      </w:r>
      <w:r w:rsidR="002C6673">
        <w:t xml:space="preserve"> broj mobitela: </w:t>
      </w:r>
      <w:r w:rsidR="00334D07">
        <w:t>091/7975-383.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>
        <w:t>Knjigovodstvo je vođeno u servisu</w:t>
      </w:r>
      <w:r w:rsidR="00334D07">
        <w:t xml:space="preserve"> kod Aide, ne zna prezime, koja radi u Zadru</w:t>
      </w:r>
      <w:r>
        <w:t>, a d</w:t>
      </w:r>
      <w:r w:rsidR="00334D07">
        <w:t>okumentacija se nalazi kod nje</w:t>
      </w:r>
      <w:r>
        <w:t>.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334D07">
        <w:t>9,13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1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A5CDC">
      <w:t>108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EA5CDC">
      <w:t>15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7CE1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230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34D07"/>
    <w:rsid w:val="00342794"/>
    <w:rsid w:val="00346D5E"/>
    <w:rsid w:val="003635BD"/>
    <w:rsid w:val="00365B41"/>
    <w:rsid w:val="00374416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69B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B37A9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6116"/>
    <w:rsid w:val="00D1714E"/>
    <w:rsid w:val="00D2053D"/>
    <w:rsid w:val="00D25694"/>
    <w:rsid w:val="00D368C8"/>
    <w:rsid w:val="00D47998"/>
    <w:rsid w:val="00D57C0C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4861"/>
    <w:rsid w:val="00EA3CF5"/>
    <w:rsid w:val="00EA5CDC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16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16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09:13</izvorni_sadrzaj>
    <derivirana_varijabla naziv="DomainObject.StvarniZavrsetakVrijeme_1">09:13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St-108/2018-16</izvorni_sadrzaj>
    <derivirana_varijabla naziv="DomainObject.Zapisnik.Oznaka_1">St-108/2018-16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VAROŠ društvo s ograničenom odgovornošću za pekarske usluge</izvorni_sadrzaj>
    <derivirana_varijabla naziv="DomainObject.Predmet.ProtustrankaFormated_1">  PEKARNA VAROŠ društvo s ograničenom odgovornošću za pekarske usluge</derivirana_varijabla>
  </DomainObject.Predmet.ProtustrankaFormated>
  <DomainObject.Predmet.ProtustrankaFormatedOIB>
    <izvorni_sadrzaj>  PEKARNA VAROŠ društvo s ograničenom odgovornošću za pekarske usluge, OIB 14496889910</izvorni_sadrzaj>
    <derivirana_varijabla naziv="DomainObject.Predmet.ProtustrankaFormatedOIB_1">  PEKARNA VAROŠ društvo s ograničenom odgovornošću za pekarske usluge, OIB 14496889910</derivirana_varijabla>
  </DomainObject.Predmet.ProtustrankaFormatedOIB>
  <DomainObject.Predmet.ProtustrankaFormatedWithAdress>
    <izvorni_sadrzaj> PEKARNA VAROŠ društvo s ograničenom odgovornošću za pekarske usluge, Kovačka 4, 23000 Zadar</izvorni_sadrzaj>
    <derivirana_varijabla naziv="DomainObject.Predmet.ProtustrankaFormatedWithAdress_1"> PEKARNA VAROŠ društvo s ograničenom odgovornošću za pekarske usluge, Kovačka 4, 23000 Zadar</derivirana_varijabla>
  </DomainObject.Predmet.ProtustrankaFormatedWithAdress>
  <DomainObject.Predmet.ProtustrankaFormatedWithAdressOIB>
    <izvorni_sadrzaj> PEKARNA VAROŠ društvo s ograničenom odgovornošću za pekarske usluge, OIB 14496889910, Kovačka 4, 23000 Zadar</izvorni_sadrzaj>
    <derivirana_varijabla naziv="DomainObject.Predmet.ProtustrankaFormatedWithAdressOIB_1"> PEKARNA VAROŠ društvo s ograničenom odgovornošću za pekarske usluge, OIB 14496889910, Kovačka 4, 23000 Zadar</derivirana_varijabla>
  </DomainObject.Predmet.ProtustrankaFormatedWithAdressOIB>
  <DomainObject.Predmet.ProtustrankaWithAdress>
    <izvorni_sadrzaj>PEKARNA VAROŠ društvo s ograničenom odgovornošću za pekarske usluge Kovačka 4, 23000 Zadar</izvorni_sadrzaj>
    <derivirana_varijabla naziv="DomainObject.Predmet.ProtustrankaWithAdress_1">PEKARNA VAROŠ društvo s ograničenom odgovornošću za pekarske usluge Kovačka 4, 23000 Zadar</derivirana_varijabla>
  </DomainObject.Predmet.ProtustrankaWithAdress>
  <DomainObject.Predmet.ProtustrankaWithAdressOIB>
    <izvorni_sadrzaj>PEKARNA VAROŠ društvo s ograničenom odgovornošću za pekarske usluge, OIB 14496889910, Kovačka 4, 23000 Zadar</izvorni_sadrzaj>
    <derivirana_varijabla naziv="DomainObject.Predmet.ProtustrankaWithAdressOIB_1">PEKARNA VAROŠ društvo s ograničenom odgovornošću za pekarske usluge, OIB 14496889910, Kovačka 4, 23000 Zadar</derivirana_varijabla>
  </DomainObject.Predmet.ProtustrankaWithAdressOIB>
  <DomainObject.Predmet.ProtustrankaNazivFormated>
    <izvorni_sadrzaj>PEKARNA VAROŠ društvo s ograničenom odgovornošću za pekarske usluge</izvorni_sadrzaj>
    <derivirana_varijabla naziv="DomainObject.Predmet.ProtustrankaNazivFormated_1">PEKARNA VAROŠ društvo s ograničenom odgovornošću za pekarske usluge</derivirana_varijabla>
  </DomainObject.Predmet.ProtustrankaNazivFormated>
  <DomainObject.Predmet.ProtustrankaNazivFormatedOIB>
    <izvorni_sadrzaj>PEKARNA VAROŠ društvo s ograničenom odgovornošću za pekarske usluge, OIB 14496889910</izvorni_sadrzaj>
    <derivirana_varijabla naziv="DomainObject.Predmet.ProtustrankaNazivFormatedOIB_1">PEKARNA VAROŠ društvo s ograničenom odgovornošću za pekarske usluge, OIB 14496889910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124858.57</izvorni_sadrzaj>
    <derivirana_varijabla naziv="DomainObject.Predmet.TrenutnaVrijednost_1">124858.57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PEKARNA VAROŠ društvo s ograničenom odgovornošću za pekarske usluge</item>
    </izvorni_sadrzaj>
    <derivirana_varijabla naziv="DomainObject.Predmet.ProtuStrankaListFormated_1">
      <item>PEKARNA VAROŠ društvo s ograničenom odgovornošću za pekarske usluge</item>
    </derivirana_varijabla>
  </DomainObject.Predmet.ProtuStrankaListFormated>
  <DomainObject.Predmet.ProtuStrankaListFormatedOIB>
    <izvorni_sadrzaj>
      <item>PEKARNA VAROŠ društvo s ograničenom odgovornošću za pekarske usluge, OIB 14496889910</item>
    </izvorni_sadrzaj>
    <derivirana_varijabla naziv="DomainObject.Predmet.ProtuStrankaListFormatedOIB_1">
      <item>PEKARNA VAROŠ društvo s ograničenom odgovornošću za pekarske usluge, OIB 14496889910</item>
    </derivirana_varijabla>
  </DomainObject.Predmet.ProtuStrankaListFormatedOIB>
  <DomainObject.Predmet.ProtuStrankaListFormatedWithAdress>
    <izvorni_sadrzaj>
      <item>PEKARNA VAROŠ društvo s ograničenom odgovornošću za pekarske usluge, Kovačka 4, 23000 Zadar</item>
    </izvorni_sadrzaj>
    <derivirana_varijabla naziv="DomainObject.Predmet.ProtuStrankaListFormatedWithAdress_1">
      <item>PEKARNA VAROŠ društvo s ograničenom odgovornošću za pekarske usluge, Kovačka 4, 23000 Zadar</item>
    </derivirana_varijabla>
  </DomainObject.Predmet.ProtuStrankaListFormatedWithAdress>
  <DomainObject.Predmet.ProtuStrankaListFormatedWithAdressOIB>
    <izvorni_sadrzaj>
      <item>PEKARNA VAROŠ društvo s ograničenom odgovornošću za pekarske usluge, OIB 14496889910, Kovačka 4, 23000 Zadar</item>
    </izvorni_sadrzaj>
    <derivirana_varijabla naziv="DomainObject.Predmet.ProtuStrankaListFormatedWithAdressOIB_1">
      <item>PEKARNA VAROŠ društvo s ograničenom odgovornošću za pekarske usluge, OIB 14496889910, Kovačka 4, 23000 Zadar</item>
    </derivirana_varijabla>
  </DomainObject.Predmet.ProtuStrankaListFormatedWithAdressOIB>
  <DomainObject.Predmet.ProtuStrankaListNazivFormated>
    <izvorni_sadrzaj>
      <item>PEKARNA VAROŠ društvo s ograničenom odgovornošću za pekarske usluge</item>
    </izvorni_sadrzaj>
    <derivirana_varijabla naziv="DomainObject.Predmet.ProtuStrankaListNazivFormated_1">
      <item>PEKARNA VAROŠ društvo s ograničenom odgovornošću za pekarske usluge</item>
    </derivirana_varijabla>
  </DomainObject.Predmet.ProtuStrankaListNazivFormated>
  <DomainObject.Predmet.ProtuStrankaListNazivFormatedOIB>
    <izvorni_sadrzaj>
      <item>PEKARNA VAROŠ društvo s ograničenom odgovornošću za pekarske usluge, OIB 14496889910</item>
    </izvorni_sadrzaj>
    <derivirana_varijabla naziv="DomainObject.Predmet.ProtuStrankaListNazivFormatedOIB_1">
      <item>PEKARNA VAROŠ društvo s ograničenom odgovornošću za pekarske usluge, OIB 14496889910</item>
    </derivirana_varijabla>
  </DomainObject.Predmet.ProtuStrankaListNazivFormatedOIB>
  <DomainObject.Predmet.OstaliListFormated>
    <izvorni_sadrzaj>
      <item>Jozef Perdedaj</item>
    </izvorni_sadrzaj>
    <derivirana_varijabla naziv="DomainObject.Predmet.OstaliListFormated_1">
      <item>Jozef Perdedaj</item>
    </derivirana_varijabla>
  </DomainObject.Predmet.OstaliListFormated>
  <DomainObject.Predmet.OstaliListFormatedOIB>
    <izvorni_sadrzaj>
      <item>Jozef Perdedaj, OIB 33343210471</item>
    </izvorni_sadrzaj>
    <derivirana_varijabla naziv="DomainObject.Predmet.OstaliListFormatedOIB_1">
      <item>Jozef Perdedaj, OIB 33343210471</item>
    </derivirana_varijabla>
  </DomainObject.Predmet.OstaliListFormatedOIB>
  <DomainObject.Predmet.OstaliListFormatedWithAdress>
    <izvorni_sadrzaj>
      <item>Jozef Perdedaj, Otona Ivekovića 3, 23000 Zadar</item>
    </izvorni_sadrzaj>
    <derivirana_varijabla naziv="DomainObject.Predmet.OstaliListFormatedWithAdress_1">
      <item>Jozef Perdedaj, Otona Ivekovića 3, 23000 Zadar</item>
    </derivirana_varijabla>
  </DomainObject.Predmet.OstaliListFormatedWithAdress>
  <DomainObject.Predmet.OstaliListFormatedWithAdressOIB>
    <izvorni_sadrzaj>
      <item>Jozef Perdedaj, OIB 33343210471, Otona Ivekovića 3, 23000 Zadar</item>
    </izvorni_sadrzaj>
    <derivirana_varijabla naziv="DomainObject.Predmet.OstaliListFormatedWithAdressOIB_1">
      <item>Jozef Perdedaj, OIB 33343210471, Otona Ivekovića 3, 23000 Zadar</item>
    </derivirana_varijabla>
  </DomainObject.Predmet.OstaliListFormatedWithAdressOIB>
  <DomainObject.Predmet.OstaliListNazivFormated>
    <izvorni_sadrzaj>
      <item>Jozef Perdedaj</item>
    </izvorni_sadrzaj>
    <derivirana_varijabla naziv="DomainObject.Predmet.OstaliListNazivFormated_1">
      <item>Jozef Perdedaj</item>
    </derivirana_varijabla>
  </DomainObject.Predmet.OstaliListNazivFormated>
  <DomainObject.Predmet.OstaliListNazivFormatedOIB>
    <izvorni_sadrzaj>
      <item>Jozef Perdedaj, OIB 33343210471</item>
    </izvorni_sadrzaj>
    <derivirana_varijabla naziv="DomainObject.Predmet.OstaliListNazivFormatedOIB_1">
      <item>Jozef Perdedaj, OIB 33343210471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St-108/2018-16</izvorni_sadrzaj>
    <derivirana_varijabla naziv="DomainObject.PoslovniBrojDokumenta_1">St-108/2018-16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PEKARNA VAROŠ društvo s ograničenom odgovornošću za pekarske usluge</izvorni_sadrzaj>
    <derivirana_varijabla naziv="DomainObject.Predmet.ProtustrankaIDrugi_1">PEKARNA VAROŠ društvo s ograničenom odgovornošću za pekarske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PEKARNA VAROŠ društvo s ograničenom odgovornošću za pekarske usluge, OIB 14496889910, Kovačka 4, 23000 Zadar</izvorni_sadrzaj>
    <derivirana_varijabla naziv="DomainObject.Predmet.ProtustrankaIDrugiAdressOIB_1">PEKARNA VAROŠ društvo s ograničenom odgovornošću za pekarske usluge, OIB 14496889910, Kovačka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PEKARNA VAROŠ društvo s ograničenom odgovornošću za pekarske usluge</item>
      <item>Jozef Perdedaj</item>
    </izvorni_sadrzaj>
    <derivirana_varijabla naziv="DomainObject.Predmet.SudioniciListNaziv_1">
      <item>FINA</item>
      <item>PEKARNA VAROŠ društvo s ograničenom odgovornošću za pekarske usluge</item>
      <item>Jozef Perdedaj</item>
    </derivirana_varijabla>
  </DomainObject.Predmet.SudioniciListNaziv>
  <DomainObject.Predmet.SudioniciListAdressOIB>
    <izvorni_sadrzaj>
      <item>FINA, OIB 85821130368</item>
      <item>PEKARNA VAROŠ društvo s ograničenom odgovornošću za pekarske usluge, OIB 14496889910, Kovačka 4,23000 Zadar</item>
      <item>Jozef Perdedaj, OIB 33343210471, Otona Ivekovića 3,23000 Zadar</item>
    </izvorni_sadrzaj>
    <derivirana_varijabla naziv="DomainObject.Predmet.SudioniciListAdressOIB_1">
      <item>FINA, OIB 85821130368</item>
      <item>PEKARNA VAROŠ društvo s ograničenom odgovornošću za pekarske usluge, OIB 14496889910, Kovačka 4,23000 Zadar</item>
      <item>Jozef Perdedaj, OIB 33343210471, Otona Ivekovića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14496889910</item>
      <item>, OIB 33343210471</item>
    </izvorni_sadrzaj>
    <derivirana_varijabla naziv="DomainObject.Predmet.SudioniciListNazivOIB_1">
      <item>, OIB 85821130368</item>
      <item>, OIB 14496889910</item>
      <item>, OIB 33343210471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1754</properties:Characters>
  <properties:Lines>76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2018-09-03T12:39:00Z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2018-09-04T11:57:00Z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St-108/2018-16 / Zapisnik - Ročište radi izjašnjenja o prijedlogu za otvaranje steč.post (1 St-108-2018-povodom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