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2890" w14:paraId="5cc289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04821">
        <w:t>552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04821">
        <w:t>MIRNA LUKA d.o.o., Zadar, Put Dikla 7/B, OIB: 95197175687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04821">
        <w:t>MIRNA LUKA d.o.o., Zadar, Put Dikla 7/B, OIB: 95197175687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EE31E4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EE31E4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E31E4">
        <w:t>MIRNA LUKA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EE31E4">
        <w:t>01. rujna 2015</w:t>
      </w:r>
      <w:r w:rsidR="004F42BD">
        <w:t>.</w:t>
      </w:r>
      <w:r w:rsidR="00245588" w:rsidRPr="006A6907">
        <w:t xml:space="preserve">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EE31E4">
        <w:t>306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EE31E4">
        <w:t>160.595,38</w:t>
      </w:r>
      <w:r w:rsidR="00245588" w:rsidRPr="006A6907">
        <w:t xml:space="preserve"> kun</w:t>
      </w:r>
      <w:r w:rsidR="00EE31E4">
        <w:t>a</w:t>
      </w:r>
      <w:r w:rsidR="00673D65" w:rsidRPr="006A6907">
        <w:t xml:space="preserve">, te da ima </w:t>
      </w:r>
      <w:r w:rsidR="00EE31E4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E31E4">
        <w:t>MIRNA LUKA d.o.o., Zadar</w:t>
      </w:r>
      <w:r w:rsidR="00EE31E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E31E4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MARIJANA ALEKSIĆ, Zadar, Put Dikla 7/B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B600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04821">
      <w:t>552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009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6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6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LUKA d.o.o. za nautički turizam</izvorni_sadrzaj>
    <derivirana_varijabla naziv="DomainObject.Predmet.ProtustrankaFormated_1">  MIRNA LUKA d.o.o. za nautički turizam</derivirana_varijabla>
  </DomainObject.Predmet.ProtustrankaFormated>
  <DomainObject.Predmet.ProtustrankaFormatedOIB>
    <izvorni_sadrzaj>  MIRNA LUKA d.o.o. za nautički turizam, OIB 95197175687</izvorni_sadrzaj>
    <derivirana_varijabla naziv="DomainObject.Predmet.ProtustrankaFormatedOIB_1">  MIRNA LUKA d.o.o. za nautički turizam, OIB 95197175687</derivirana_varijabla>
  </DomainObject.Predmet.ProtustrankaFormatedOIB>
  <DomainObject.Predmet.ProtustrankaFormatedWithAdress>
    <izvorni_sadrzaj> MIRNA LUKA d.o.o. za nautički turizam, Put Dikla 7/B, 23000 Zadar</izvorni_sadrzaj>
    <derivirana_varijabla naziv="DomainObject.Predmet.ProtustrankaFormatedWithAdress_1"> MIRNA LUKA d.o.o. za nautički turizam, Put Dikla 7/B, 23000 Zadar</derivirana_varijabla>
  </DomainObject.Predmet.ProtustrankaFormatedWithAdress>
  <DomainObject.Predmet.ProtustrankaFormatedWithAdressOIB>
    <izvorni_sadrzaj> MIRNA LUKA d.o.o. za nautički turizam, OIB 95197175687, Put Dikla 7/B, 23000 Zadar</izvorni_sadrzaj>
    <derivirana_varijabla naziv="DomainObject.Predmet.ProtustrankaFormatedWithAdressOIB_1"> MIRNA LUKA d.o.o. za nautički turizam, OIB 95197175687, Put Dikla 7/B, 23000 Zadar</derivirana_varijabla>
  </DomainObject.Predmet.ProtustrankaFormatedWithAdressOIB>
  <DomainObject.Predmet.ProtustrankaWithAdress>
    <izvorni_sadrzaj>MIRNA LUKA d.o.o. za nautički turizam Put Dikla 7/B, 23000 Zadar</izvorni_sadrzaj>
    <derivirana_varijabla naziv="DomainObject.Predmet.ProtustrankaWithAdress_1">MIRNA LUKA d.o.o. za nautički turizam Put Dikla 7/B, 23000 Zadar</derivirana_varijabla>
  </DomainObject.Predmet.ProtustrankaWithAdress>
  <DomainObject.Predmet.ProtustrankaWithAdressOIB>
    <izvorni_sadrzaj>MIRNA LUKA d.o.o. za nautički turizam, OIB 95197175687, Put Dikla 7/B, 23000 Zadar</izvorni_sadrzaj>
    <derivirana_varijabla naziv="DomainObject.Predmet.ProtustrankaWithAdressOIB_1">MIRNA LUKA d.o.o. za nautički turizam, OIB 95197175687, Put Dikla 7/B, 23000 Zadar</derivirana_varijabla>
  </DomainObject.Predmet.ProtustrankaWithAdressOIB>
  <DomainObject.Predmet.ProtustrankaNazivFormated>
    <izvorni_sadrzaj>MIRNA LUKA d.o.o. za nautički turizam</izvorni_sadrzaj>
    <derivirana_varijabla naziv="DomainObject.Predmet.ProtustrankaNazivFormated_1">MIRNA LUKA d.o.o. za nautički turizam</derivirana_varijabla>
  </DomainObject.Predmet.ProtustrankaNazivFormated>
  <DomainObject.Predmet.ProtustrankaNazivFormatedOIB>
    <izvorni_sadrzaj>MIRNA LUKA d.o.o. za nautički turizam, OIB 95197175687</izvorni_sadrzaj>
    <derivirana_varijabla naziv="DomainObject.Predmet.ProtustrankaNazivFormatedOIB_1">MIRNA LUKA d.o.o. za nautički turizam, OIB 95197175687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160595.38</izvorni_sadrzaj>
    <derivirana_varijabla naziv="DomainObject.Predmet.TrenutnaVrijednost_1">160595.38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MIRNA LUKA d.o.o. za nautički turizam</item>
    </izvorni_sadrzaj>
    <derivirana_varijabla naziv="DomainObject.Predmet.ProtuStrankaListFormated_1">
      <item>MIRNA LUKA d.o.o. za nautički turizam</item>
    </derivirana_varijabla>
  </DomainObject.Predmet.ProtuStrankaListFormated>
  <DomainObject.Predmet.ProtuStrankaListFormatedOIB>
    <izvorni_sadrzaj>
      <item>MIRNA LUKA d.o.o. za nautički turizam, OIB 95197175687</item>
    </izvorni_sadrzaj>
    <derivirana_varijabla naziv="DomainObject.Predmet.ProtuStrankaListFormatedOIB_1">
      <item>MIRNA LUKA d.o.o. za nautički turizam, OIB 95197175687</item>
    </derivirana_varijabla>
  </DomainObject.Predmet.ProtuStrankaListFormatedOIB>
  <DomainObject.Predmet.ProtuStrankaListFormatedWithAdress>
    <izvorni_sadrzaj>
      <item>MIRNA LUKA d.o.o. za nautički turizam, Put Dikla 7/B, 23000 Zadar</item>
    </izvorni_sadrzaj>
    <derivirana_varijabla naziv="DomainObject.Predmet.ProtuStrankaListFormatedWithAdress_1">
      <item>MIRNA LUKA d.o.o. za nautički turizam, Put Dikla 7/B, 23000 Zadar</item>
    </derivirana_varijabla>
  </DomainObject.Predmet.ProtuStrankaListFormatedWithAdress>
  <DomainObject.Predmet.ProtuStrankaListFormatedWithAdressOIB>
    <izvorni_sadrzaj>
      <item>MIRNA LUKA d.o.o. za nautički turizam, OIB 95197175687, Put Dikla 7/B, 23000 Zadar</item>
    </izvorni_sadrzaj>
    <derivirana_varijabla naziv="DomainObject.Predmet.ProtuStrankaListFormatedWithAdressOIB_1">
      <item>MIRNA LUKA d.o.o. za nautički turizam, OIB 95197175687, Put Dikla 7/B, 23000 Zadar</item>
    </derivirana_varijabla>
  </DomainObject.Predmet.ProtuStrankaListFormatedWithAdressOIB>
  <DomainObject.Predmet.ProtuStrankaListNazivFormated>
    <izvorni_sadrzaj>
      <item>MIRNA LUKA d.o.o. za nautički turizam</item>
    </izvorni_sadrzaj>
    <derivirana_varijabla naziv="DomainObject.Predmet.ProtuStrankaListNazivFormated_1">
      <item>MIRNA LUKA d.o.o. za nautički turizam</item>
    </derivirana_varijabla>
  </DomainObject.Predmet.ProtuStrankaListNazivFormated>
  <DomainObject.Predmet.ProtuStrankaListNazivFormatedOIB>
    <izvorni_sadrzaj>
      <item>MIRNA LUKA d.o.o. za nautički turizam, OIB 95197175687</item>
    </izvorni_sadrzaj>
    <derivirana_varijabla naziv="DomainObject.Predmet.ProtuStrankaListNazivFormatedOIB_1">
      <item>MIRNA LUKA d.o.o. za nautički turizam, OIB 95197175687</item>
    </derivirana_varijabla>
  </DomainObject.Predmet.ProtuStrankaListNazivFormatedOIB>
  <DomainObject.Predmet.OstaliListFormated>
    <izvorni_sadrzaj>
      <item>Marijana Aleksić</item>
    </izvorni_sadrzaj>
    <derivirana_varijabla naziv="DomainObject.Predmet.OstaliListFormated_1">
      <item>Marijana Aleksić</item>
    </derivirana_varijabla>
  </DomainObject.Predmet.OstaliListFormated>
  <DomainObject.Predmet.OstaliListFormatedOIB>
    <izvorni_sadrzaj>
      <item>Marijana Aleksić, OIB 93764068313</item>
    </izvorni_sadrzaj>
    <derivirana_varijabla naziv="DomainObject.Predmet.OstaliListFormatedOIB_1">
      <item>Marijana Aleksić, OIB 93764068313</item>
    </derivirana_varijabla>
  </DomainObject.Predmet.OstaliListFormatedOIB>
  <DomainObject.Predmet.OstaliListFormatedWithAdress>
    <izvorni_sadrzaj>
      <item>Marijana Aleksić, Put Dikla 7b, 23000 Zadar</item>
    </izvorni_sadrzaj>
    <derivirana_varijabla naziv="DomainObject.Predmet.OstaliListFormatedWithAdress_1">
      <item>Marijana Aleksić, Put Dikla 7b, 23000 Zadar</item>
    </derivirana_varijabla>
  </DomainObject.Predmet.OstaliListFormatedWithAdress>
  <DomainObject.Predmet.OstaliListFormatedWithAdressOIB>
    <izvorni_sadrzaj>
      <item>Marijana Aleksić, OIB 93764068313, Put Dikla 7b, 23000 Zadar</item>
    </izvorni_sadrzaj>
    <derivirana_varijabla naziv="DomainObject.Predmet.OstaliListFormatedWithAdressOIB_1">
      <item>Marijana Aleksić, OIB 93764068313, Put Dikla 7b, 23000 Zadar</item>
    </derivirana_varijabla>
  </DomainObject.Predmet.OstaliListFormatedWithAdressOIB>
  <DomainObject.Predmet.OstaliListNazivFormated>
    <izvorni_sadrzaj>
      <item>Marijana Aleksić</item>
    </izvorni_sadrzaj>
    <derivirana_varijabla naziv="DomainObject.Predmet.OstaliListNazivFormated_1">
      <item>Marijana Aleksić</item>
    </derivirana_varijabla>
  </DomainObject.Predmet.OstaliListNazivFormated>
  <DomainObject.Predmet.OstaliListNazivFormatedOIB>
    <izvorni_sadrzaj>
      <item>Marijana Aleksić, OIB 93764068313</item>
    </izvorni_sadrzaj>
    <derivirana_varijabla naziv="DomainObject.Predmet.OstaliListNazivFormatedOIB_1">
      <item>Marijana Aleksić, OIB 93764068313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MIRNA LUKA d.o.o. za nautički turizam</izvorni_sadrzaj>
    <derivirana_varijabla naziv="DomainObject.Predmet.ProtustrankaIDrugi_1">MIRNA LUKA d.o.o. za nautički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MIRNA LUKA d.o.o. za nautički turizam, OIB 95197175687, Put Dikla 7/B, 23000 Zadar</izvorni_sadrzaj>
    <derivirana_varijabla naziv="DomainObject.Predmet.ProtustrankaIDrugiAdressOIB_1">MIRNA LUKA d.o.o. za nautički turizam, OIB 95197175687,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MIRNA LUKA d.o.o. za nautički turizam</item>
      <item>Marijana Aleksić</item>
    </izvorni_sadrzaj>
    <derivirana_varijabla naziv="DomainObject.Predmet.SudioniciListNaziv_1">
      <item>Financijska agencija</item>
      <item>MIRNA LUKA d.o.o. za nautički turizam</item>
      <item>Marijana Aleksić</item>
    </derivirana_varijabla>
  </DomainObject.Predmet.SudioniciListNaziv>
  <DomainObject.Predmet.SudioniciListAdressOIB>
    <izvorni_sadrzaj>
      <item>Financijska agencija, OIB 85821130368, Ivana Danila 4,23000 Zadar</item>
      <item>MIRNA LUKA d.o.o. za nautički turizam, OIB 95197175687, Put Dikla 7/B,23000 Zadar</item>
      <item>Marijana Aleksić, OIB 93764068313, Put Dikla 7b,23000 Zadar</item>
    </izvorni_sadrzaj>
    <derivirana_varijabla naziv="DomainObject.Predmet.SudioniciListAdressOIB_1">
      <item>Financijska agencija, OIB 85821130368, Ivana Danila 4,23000 Zadar</item>
      <item>MIRNA LUKA d.o.o. za nautički turizam, OIB 95197175687, Put Dikla 7/B,23000 Zadar</item>
      <item>Marijana Aleksić, OIB 93764068313, Put Dikla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95197175687</item>
      <item>, OIB 93764068313</item>
    </izvorni_sadrzaj>
    <derivirana_varijabla naziv="DomainObject.Predmet.SudioniciListNazivOIB_1">
      <item>, OIB 85821130368</item>
      <item>, OIB 95197175687</item>
      <item>, OIB 93764068313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8296F-FF73-4328-BE78-495AE27EC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1847</properties:Characters>
  <properties:Lines>79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2016-04-22T08:58:00Z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