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eec8" w14:paraId="bceeec8" w:rsidRDefault="00EB6560" w:rsidP="00EB6560" w:rsidR="00EB6560" w:rsidRPr="0085266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52668">
        <w:rPr>
          <w:rFonts w:hAnsi="Times New Roman" w:ascii="Times New Roman"/>
          <w:snapToGrid/>
          <w:szCs w:val="24"/>
          <w:lang w:eastAsia="hr-HR" w:val="hr-HR"/>
        </w:rPr>
        <w:t xml:space="preserve">                    </w:t>
      </w:r>
      <w:r w:rsidR="00605652" w:rsidRPr="00852668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B6560" w:rsidP="00EB6560" w:rsidR="00EB6560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TRGOVAČKI SUD U VARAŽDINU</w:t>
      </w:r>
    </w:p>
    <w:p w:rsidRDefault="00EB6560" w:rsidP="00EB6560" w:rsidR="00EB6560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52668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620DC3" w:rsidP="003B2BDF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973F7F" w:rsidP="00973F7F" w:rsidR="001757DC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C20E19" w:rsidR="00C20E19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 w:rsidRPr="007A4556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po sucu pojedincu, Kseniji Flack-Makitan, </w:t>
      </w:r>
      <w:r w:rsidR="007A4556" w:rsidRPr="007A4556">
        <w:rPr>
          <w:rFonts w:hAnsi="Times New Roman" w:ascii="Times New Roman"/>
          <w:lang w:val="hr-HR"/>
        </w:rPr>
        <w:t xml:space="preserve">u stečajnom predmetu </w:t>
      </w:r>
      <w:r w:rsidR="004E2D28" w:rsidRPr="000E79E9">
        <w:rPr>
          <w:rFonts w:hAnsi="Times New Roman" w:ascii="Times New Roman"/>
          <w:lang w:val="hr-HR"/>
        </w:rPr>
        <w:t xml:space="preserve">nad </w:t>
      </w:r>
      <w:r w:rsidR="004E2D28" w:rsidRPr="000E79E9">
        <w:rPr>
          <w:rFonts w:hAnsi="Times New Roman" w:ascii="Times New Roman"/>
          <w:szCs w:val="24"/>
          <w:lang w:val="hr-HR"/>
        </w:rPr>
        <w:t>stečajnim dužnikom</w:t>
      </w:r>
      <w:r w:rsidR="00C47D49">
        <w:rPr>
          <w:rFonts w:hAnsi="Times New Roman" w:ascii="Times New Roman"/>
          <w:szCs w:val="24"/>
          <w:lang w:val="hr-HR"/>
        </w:rPr>
        <w:t xml:space="preserve"> </w:t>
      </w:r>
      <w:r w:rsidR="00C47D49" w:rsidRPr="00722792">
        <w:rPr>
          <w:rFonts w:hAnsi="Times New Roman" w:ascii="Times New Roman"/>
          <w:lang w:val="hr-HR"/>
        </w:rPr>
        <w:t xml:space="preserve">VINOGRADARSTVO BENKEK d.o.o. u stečaju, Virje, Lj. </w:t>
      </w:r>
      <w:r w:rsidR="00C47D49" w:rsidRPr="003969B6">
        <w:rPr>
          <w:rFonts w:hAnsi="Times New Roman" w:ascii="Times New Roman"/>
        </w:rPr>
        <w:t>Gaja 23</w:t>
      </w:r>
      <w:r w:rsidR="00C47D49" w:rsidRPr="003969B6">
        <w:rPr>
          <w:rFonts w:hAnsi="Times New Roman" w:ascii="Times New Roman"/>
          <w:szCs w:val="24"/>
          <w:lang w:val="hr-HR"/>
        </w:rPr>
        <w:t>,</w:t>
      </w:r>
      <w:r w:rsidR="00C47D49" w:rsidRPr="003969B6">
        <w:rPr>
          <w:rFonts w:hAnsi="Times New Roman" w:ascii="Times New Roman"/>
          <w:lang w:val="hr-HR"/>
        </w:rPr>
        <w:t xml:space="preserve"> OIB: 76288657563</w:t>
      </w:r>
      <w:r w:rsidR="007A4556" w:rsidRPr="007A4556">
        <w:rPr>
          <w:rFonts w:hAnsi="Times New Roman" w:ascii="Times New Roman"/>
          <w:lang w:val="hr-HR"/>
        </w:rPr>
        <w:t xml:space="preserve">, </w:t>
      </w:r>
      <w:r w:rsidR="007A4556">
        <w:rPr>
          <w:rFonts w:hAnsi="Times New Roman" w:ascii="Times New Roman"/>
          <w:lang w:val="hr-HR"/>
        </w:rPr>
        <w:t>1</w:t>
      </w:r>
      <w:r w:rsidR="00C47D49">
        <w:rPr>
          <w:rStyle w:val="eSPISCCParagraphDefaultFont"/>
          <w:rFonts w:eastAsiaTheme="minorHAnsi"/>
        </w:rPr>
        <w:t>3</w:t>
      </w:r>
      <w:r w:rsidR="00620DC3" w:rsidRPr="007A4556">
        <w:rPr>
          <w:rStyle w:val="eSPISCCParagraphDefaultFont"/>
          <w:rFonts w:eastAsiaTheme="minorHAnsi"/>
        </w:rPr>
        <w:t xml:space="preserve">. prosinca </w:t>
      </w:r>
      <w:r w:rsidR="00852668" w:rsidRPr="007A4556">
        <w:rPr>
          <w:rFonts w:hAnsi="Times New Roman" w:ascii="Times New Roman"/>
          <w:lang w:val="hr-HR"/>
        </w:rPr>
        <w:t>2016.</w:t>
      </w:r>
    </w:p>
    <w:p w:rsidRDefault="00C10464" w:rsidP="00005973" w:rsidR="00C10464" w:rsidRPr="007A4556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r i j e š i o</w:t>
      </w:r>
      <w:r w:rsidR="00C20E19" w:rsidRPr="00852668">
        <w:rPr>
          <w:rFonts w:hAnsi="Times New Roman" w:ascii="Times New Roman"/>
          <w:szCs w:val="24"/>
          <w:lang w:val="hr-HR"/>
        </w:rPr>
        <w:t xml:space="preserve">   </w:t>
      </w:r>
      <w:r w:rsidRPr="00852668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7A4556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Ročište </w:t>
      </w:r>
      <w:r w:rsidR="00AB7469">
        <w:rPr>
          <w:rFonts w:hAnsi="Times New Roman" w:ascii="Times New Roman"/>
          <w:szCs w:val="24"/>
          <w:lang w:val="hr-HR"/>
        </w:rPr>
        <w:t>za prodaju nekretnine</w:t>
      </w:r>
      <w:r w:rsidR="00EB6560" w:rsidRPr="00852668">
        <w:rPr>
          <w:rFonts w:hAnsi="Times New Roman" w:ascii="Times New Roman"/>
          <w:szCs w:val="24"/>
          <w:lang w:val="hr-HR"/>
        </w:rPr>
        <w:t xml:space="preserve"> </w:t>
      </w:r>
      <w:r w:rsidR="00AB7469">
        <w:rPr>
          <w:rFonts w:hAnsi="Times New Roman" w:ascii="Times New Roman"/>
          <w:szCs w:val="24"/>
          <w:lang w:val="hr-HR"/>
        </w:rPr>
        <w:t xml:space="preserve">stečajnog dužnika </w:t>
      </w:r>
      <w:r w:rsidR="00EB6560" w:rsidRPr="00852668">
        <w:rPr>
          <w:rFonts w:hAnsi="Times New Roman" w:ascii="Times New Roman"/>
          <w:szCs w:val="24"/>
          <w:lang w:val="hr-HR"/>
        </w:rPr>
        <w:t xml:space="preserve">u ovome predmetu zakazano za </w:t>
      </w:r>
      <w:r w:rsidR="00C47D49">
        <w:rPr>
          <w:rFonts w:hAnsi="Times New Roman" w:ascii="Times New Roman"/>
          <w:b/>
          <w:szCs w:val="24"/>
          <w:lang w:val="hr-HR"/>
        </w:rPr>
        <w:t>16</w:t>
      </w:r>
      <w:r w:rsidR="00620DC3">
        <w:rPr>
          <w:rFonts w:hAnsi="Times New Roman" w:ascii="Times New Roman"/>
          <w:b/>
          <w:szCs w:val="24"/>
          <w:lang w:val="hr-HR"/>
        </w:rPr>
        <w:t>. prosinca 2016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 w:rsidR="00C47D49">
        <w:rPr>
          <w:rFonts w:hAnsi="Times New Roman" w:ascii="Times New Roman"/>
          <w:b/>
          <w:szCs w:val="24"/>
          <w:lang w:val="hr-HR"/>
        </w:rPr>
        <w:t>13,00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>, odgađa se</w:t>
      </w:r>
      <w:r w:rsidR="00620DC3">
        <w:rPr>
          <w:rFonts w:hAnsi="Times New Roman" w:ascii="Times New Roman"/>
          <w:szCs w:val="24"/>
          <w:lang w:val="hr-HR"/>
        </w:rPr>
        <w:t xml:space="preserve"> zbog bolesti suca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</w:t>
      </w:r>
      <w:r w:rsidR="00AB7469">
        <w:rPr>
          <w:rFonts w:hAnsi="Times New Roman" w:ascii="Times New Roman"/>
          <w:szCs w:val="24"/>
          <w:lang w:val="hr-HR"/>
        </w:rPr>
        <w:t xml:space="preserve">ročište za prodaju nekretnine </w:t>
      </w:r>
      <w:r w:rsidR="00EB6560" w:rsidRPr="00852668">
        <w:rPr>
          <w:rFonts w:hAnsi="Times New Roman" w:ascii="Times New Roman"/>
          <w:szCs w:val="24"/>
          <w:lang w:val="hr-HR"/>
        </w:rPr>
        <w:t xml:space="preserve">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47D49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6. veljače</w:t>
      </w:r>
      <w:r w:rsidR="00844CA0"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56132F">
        <w:rPr>
          <w:rFonts w:hAnsi="Times New Roman" w:ascii="Times New Roman"/>
          <w:b/>
          <w:szCs w:val="24"/>
          <w:lang w:val="hr-HR"/>
        </w:rPr>
        <w:t>2017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13,00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852668">
      <w:pPr>
        <w:ind w:firstLine="720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na koje se dostavom ovog rješenja </w:t>
      </w:r>
      <w:r w:rsidR="00C47D49">
        <w:rPr>
          <w:rFonts w:hAnsi="Times New Roman" w:ascii="Times New Roman"/>
          <w:szCs w:val="24"/>
          <w:lang w:val="hr-HR"/>
        </w:rPr>
        <w:t>smatra pozvan</w:t>
      </w:r>
      <w:r w:rsidRPr="00852668">
        <w:rPr>
          <w:rFonts w:hAnsi="Times New Roman" w:ascii="Times New Roman"/>
          <w:szCs w:val="24"/>
          <w:lang w:val="hr-HR"/>
        </w:rPr>
        <w:t>:</w:t>
      </w:r>
    </w:p>
    <w:p w:rsidRDefault="00EB6560" w:rsidP="00EB6560" w:rsidR="00EB6560" w:rsidRPr="007A455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</w:t>
      </w:r>
      <w:r w:rsidR="00C47D49">
        <w:rPr>
          <w:rFonts w:hAnsi="Times New Roman" w:ascii="Times New Roman"/>
          <w:lang w:val="hr-HR"/>
        </w:rPr>
        <w:t xml:space="preserve"> Miroslav Lovreković, Križevci, K. Heruca 81</w:t>
      </w:r>
      <w:r>
        <w:rPr>
          <w:rFonts w:hAnsi="Times New Roman" w:ascii="Times New Roman"/>
          <w:lang w:val="hr-HR"/>
        </w:rPr>
        <w:t>.</w:t>
      </w:r>
    </w:p>
    <w:p w:rsidRDefault="00620DC3" w:rsidP="0049454E" w:rsidR="00620DC3">
      <w:pPr>
        <w:jc w:val="both"/>
        <w:rPr>
          <w:rFonts w:hAnsi="Times New Roman" w:ascii="Times New Roman"/>
          <w:lang w:val="hr-HR"/>
        </w:rPr>
      </w:pPr>
    </w:p>
    <w:p w:rsidRDefault="00AB7469" w:rsidP="0049454E" w:rsidR="00AB7469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C47D49">
        <w:rPr>
          <w:rFonts w:hAnsi="Times New Roman" w:ascii="Times New Roman"/>
          <w:szCs w:val="24"/>
          <w:lang w:val="hr-HR"/>
        </w:rPr>
        <w:t>13</w:t>
      </w:r>
      <w:r w:rsidR="00620DC3">
        <w:rPr>
          <w:rFonts w:hAnsi="Times New Roman" w:ascii="Times New Roman"/>
          <w:szCs w:val="24"/>
          <w:lang w:val="hr-HR"/>
        </w:rPr>
        <w:t>. prosinca</w:t>
      </w:r>
      <w:r w:rsidR="00852668" w:rsidRPr="00852668">
        <w:rPr>
          <w:rFonts w:hAnsi="Times New Roman" w:ascii="Times New Roman"/>
          <w:szCs w:val="24"/>
          <w:lang w:val="hr-HR"/>
        </w:rPr>
        <w:t xml:space="preserve"> 2016</w:t>
      </w:r>
      <w:r w:rsidR="00EF7C3E" w:rsidRPr="00852668">
        <w:rPr>
          <w:rFonts w:hAnsi="Times New Roman" w:ascii="Times New Roman"/>
          <w:szCs w:val="24"/>
          <w:lang w:val="hr-HR"/>
        </w:rPr>
        <w:t>.</w:t>
      </w:r>
      <w:r w:rsidRPr="00852668">
        <w:rPr>
          <w:rFonts w:hAnsi="Times New Roman" w:ascii="Times New Roman"/>
          <w:szCs w:val="24"/>
          <w:lang w:val="hr-HR"/>
        </w:rPr>
        <w:t xml:space="preserve"> godine.</w:t>
      </w:r>
    </w:p>
    <w:p w:rsidRDefault="0056132F" w:rsidP="00EB6560" w:rsidR="0056132F">
      <w:pPr>
        <w:rPr>
          <w:rFonts w:hAnsi="Times New Roman" w:ascii="Times New Roman"/>
          <w:szCs w:val="24"/>
          <w:lang w:val="hr-HR"/>
        </w:rPr>
      </w:pP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7B215E" w:rsidR="007B215E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  <w:r w:rsidR="007B215E" w:rsidRPr="00852668">
        <w:rPr>
          <w:rFonts w:hAnsi="Times New Roman" w:ascii="Times New Roman"/>
          <w:szCs w:val="24"/>
          <w:lang w:val="hr-HR"/>
        </w:rPr>
        <w:t>SUDAC</w:t>
      </w:r>
    </w:p>
    <w:p w:rsidRDefault="007B215E" w:rsidP="007B215E" w:rsidR="007B215E" w:rsidRPr="0085266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Ksenija Flack-Makitan, v.r.</w:t>
      </w:r>
    </w:p>
    <w:p w:rsidRDefault="007B215E" w:rsidP="007B215E" w:rsidR="007B215E" w:rsidRPr="00852668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7B215E" w:rsidP="007B215E" w:rsidR="007B215E" w:rsidRPr="00852668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>
      <w:pPr>
        <w:jc w:val="both"/>
        <w:rPr>
          <w:rFonts w:hAnsi="Times New Roman" w:ascii="Times New Roman"/>
          <w:szCs w:val="24"/>
          <w:lang w:val="hr-HR"/>
        </w:rPr>
      </w:pPr>
    </w:p>
    <w:p w:rsidRDefault="00C47D49" w:rsidR="00C47D4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7A4556">
      <w:pPr>
        <w:jc w:val="both"/>
        <w:rPr>
          <w:rFonts w:hAnsi="Times New Roman" w:ascii="Times New Roman"/>
          <w:szCs w:val="24"/>
          <w:lang w:val="hr-HR"/>
        </w:rPr>
      </w:pPr>
      <w:r w:rsidRPr="007A4556">
        <w:rPr>
          <w:rFonts w:hAnsi="Times New Roman" w:ascii="Times New Roman"/>
          <w:szCs w:val="24"/>
          <w:lang w:val="hr-HR"/>
        </w:rPr>
        <w:t>DNA:</w:t>
      </w:r>
    </w:p>
    <w:p w:rsidRDefault="00844CA0" w:rsidP="000F2A46" w:rsidR="00844CA0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7A4556" w:rsidRPr="007A4556">
        <w:rPr>
          <w:rFonts w:hAnsi="Times New Roman" w:ascii="Times New Roman"/>
          <w:lang w:val="hr-HR"/>
        </w:rPr>
        <w:t xml:space="preserve">tečajni upravitelj </w:t>
      </w:r>
      <w:r w:rsidR="00C47D49">
        <w:rPr>
          <w:rFonts w:hAnsi="Times New Roman" w:ascii="Times New Roman"/>
          <w:lang w:val="hr-HR"/>
        </w:rPr>
        <w:t>Miroslav Lovreković, Križevci, K. Heruca 81,</w:t>
      </w:r>
    </w:p>
    <w:p w:rsidRDefault="007A4556" w:rsidP="007A4556" w:rsidR="007A4556" w:rsidRPr="007A4556">
      <w:pPr>
        <w:widowControl/>
        <w:numPr>
          <w:ilvl w:val="0"/>
          <w:numId w:val="8"/>
        </w:numPr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>E-oglasna ploča,</w:t>
      </w:r>
    </w:p>
    <w:p w:rsidRDefault="00852668" w:rsidP="007A4556" w:rsidR="00852668" w:rsidRPr="007A4556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7A4556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9A0" w:rsidP="00432279" w:rsidR="00ED39A0">
      <w:r>
        <w:separator/>
      </w:r>
    </w:p>
  </w:endnote>
  <w:endnote w:id="0" w:type="continuationSeparator">
    <w:p w:rsidRDefault="00ED39A0" w:rsidP="00432279" w:rsidR="00ED3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9A0" w:rsidP="00432279" w:rsidR="00ED39A0">
      <w:r>
        <w:separator/>
      </w:r>
    </w:p>
  </w:footnote>
  <w:footnote w:id="0" w:type="continuationSeparator">
    <w:p w:rsidRDefault="00ED39A0" w:rsidP="00432279" w:rsidR="00ED3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C86A0D" w:rsidRPr="00C86A0D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C47D49">
      <w:rPr>
        <w:rFonts w:hAnsi="Times New Roman" w:ascii="Times New Roman"/>
        <w:szCs w:val="24"/>
        <w:lang w:val="hr-HR"/>
      </w:rPr>
      <w:t>438/13-61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973" w:rsidP="007B215E" w:rsidR="007B215E" w:rsidRPr="007B215E">
    <w:pPr>
      <w:jc w:val="right"/>
      <w:rPr>
        <w:rFonts w:hAnsi="Times New Roman" w:ascii="Times New Roman"/>
        <w:szCs w:val="24"/>
        <w:lang w:val="pt-BR"/>
      </w:rPr>
    </w:pPr>
    <w:r w:rsidRPr="007B215E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pt-BR"/>
      </w:rPr>
      <w:t>St-</w:t>
    </w:r>
    <w:r w:rsidR="00C47D49">
      <w:rPr>
        <w:rFonts w:hAnsi="Times New Roman" w:ascii="Times New Roman"/>
        <w:szCs w:val="24"/>
        <w:lang w:val="pt-BR"/>
      </w:rPr>
      <w:t>438/13-61</w:t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70F5"/>
    <w:rsid w:val="0022281B"/>
    <w:rsid w:val="0029562A"/>
    <w:rsid w:val="00295E33"/>
    <w:rsid w:val="002E34EF"/>
    <w:rsid w:val="002F121C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20DC3"/>
    <w:rsid w:val="0068065F"/>
    <w:rsid w:val="00712ED8"/>
    <w:rsid w:val="007A4556"/>
    <w:rsid w:val="007A7BFB"/>
    <w:rsid w:val="007B215E"/>
    <w:rsid w:val="007F4BBC"/>
    <w:rsid w:val="00844CA0"/>
    <w:rsid w:val="00852668"/>
    <w:rsid w:val="00854875"/>
    <w:rsid w:val="00855C8F"/>
    <w:rsid w:val="008B7796"/>
    <w:rsid w:val="008C34BC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AB7469"/>
    <w:rsid w:val="00B04F48"/>
    <w:rsid w:val="00B75391"/>
    <w:rsid w:val="00B937BF"/>
    <w:rsid w:val="00BE1303"/>
    <w:rsid w:val="00C10464"/>
    <w:rsid w:val="00C16777"/>
    <w:rsid w:val="00C20E19"/>
    <w:rsid w:val="00C47D49"/>
    <w:rsid w:val="00C75812"/>
    <w:rsid w:val="00C86A0D"/>
    <w:rsid w:val="00D47FDB"/>
    <w:rsid w:val="00D93EB1"/>
    <w:rsid w:val="00DA5BF0"/>
    <w:rsid w:val="00EB0196"/>
    <w:rsid w:val="00EB6560"/>
    <w:rsid w:val="00ED39A0"/>
    <w:rsid w:val="00EF4924"/>
    <w:rsid w:val="00EF7C3E"/>
    <w:rsid w:val="00F00C24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86A0D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C86A0D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6A0D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6A0D"/>
    <w:rPr>
      <w:rFonts w:cs="Times New Roman" w:eastAsia="Times New Roman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86A0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C86A0D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6A0D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6A0D"/>
    <w:rPr>
      <w:rFonts w:ascii="Times New Roman" w:cs="Times New Roman" w:eastAsia="Times New Roman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CFF06-A6FC-44B8-A530-7A095C721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171</properties:Words>
  <properties:Characters>821</properties:Characters>
  <properties:Lines>49</properties:Lines>
  <properties:Paragraphs>20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2016-12-13T12:02:00Z</cp:lastPrinted>
  <dcterms:modified xmlns:xsi="http://www.w3.org/2001/XMLSchema-instance" xsi:type="dcterms:W3CDTF">2016-12-13T12:02:00Z</dcterms:modified>
  <cp:revision>17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