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80c35" w14:paraId="7980c35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4377DC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4377DC">
        <w:rPr>
          <w:lang w:val="hr-HR"/>
        </w:rPr>
        <w:t xml:space="preserve">Trgovački sud u Splitu, po </w:t>
      </w:r>
      <w:r w:rsidR="007869D1" w:rsidRPr="004377DC">
        <w:rPr>
          <w:lang w:val="hr-HR"/>
        </w:rPr>
        <w:t xml:space="preserve">sudskom savjetniku Goranu </w:t>
      </w:r>
      <w:proofErr w:type="spellStart"/>
      <w:r w:rsidR="007869D1" w:rsidRPr="004377DC">
        <w:rPr>
          <w:lang w:val="hr-HR"/>
        </w:rPr>
        <w:t>Radanoviću</w:t>
      </w:r>
      <w:proofErr w:type="spellEnd"/>
      <w:r w:rsidRPr="004377DC">
        <w:rPr>
          <w:lang w:val="hr-HR"/>
        </w:rPr>
        <w:t xml:space="preserve">, u skraćenom stečajnom postupku povodom zahtjeva </w:t>
      </w:r>
      <w:r w:rsidRPr="004377DC">
        <w:rPr>
          <w:szCs w:val="24"/>
          <w:lang w:val="hr-HR"/>
        </w:rPr>
        <w:t>FINANCIJSKE AGENCIJE, Regionalni centar Split, Podružnica Split, Mažuranićevo šetalište 24b</w:t>
      </w:r>
      <w:r w:rsidRPr="004377DC">
        <w:rPr>
          <w:lang w:val="hr-HR"/>
        </w:rPr>
        <w:t xml:space="preserve">, OIB: 85821130368, za provedbu skraćenog </w:t>
      </w:r>
      <w:r w:rsidR="00D417A3" w:rsidRPr="004377DC">
        <w:rPr>
          <w:lang w:val="hr-HR"/>
        </w:rPr>
        <w:t>s</w:t>
      </w:r>
      <w:r w:rsidR="00FB44BF" w:rsidRPr="004377DC">
        <w:rPr>
          <w:lang w:val="hr-HR"/>
        </w:rPr>
        <w:t xml:space="preserve">tečajnog postupka nad dužnikom </w:t>
      </w:r>
      <w:r w:rsidR="004377DC" w:rsidRPr="004377DC">
        <w:rPr>
          <w:lang w:val="hr-HR"/>
        </w:rPr>
        <w:t>JAVNI PRIJEVOZ DODOJA j.d.o.o.</w:t>
      </w:r>
      <w:r w:rsidR="00511ED2" w:rsidRPr="004377DC">
        <w:rPr>
          <w:lang w:val="hr-HR"/>
        </w:rPr>
        <w:t>,</w:t>
      </w:r>
      <w:r w:rsidR="007A6894" w:rsidRPr="004377DC">
        <w:rPr>
          <w:lang w:val="hr-HR"/>
        </w:rPr>
        <w:t xml:space="preserve"> </w:t>
      </w:r>
      <w:r w:rsidR="008D3CBC" w:rsidRPr="004377DC">
        <w:rPr>
          <w:lang w:val="hr-HR"/>
        </w:rPr>
        <w:t>Split</w:t>
      </w:r>
      <w:r w:rsidR="007A6894" w:rsidRPr="004377DC">
        <w:rPr>
          <w:lang w:val="hr-HR"/>
        </w:rPr>
        <w:t>,</w:t>
      </w:r>
      <w:r w:rsidR="008E4543" w:rsidRPr="004377DC">
        <w:rPr>
          <w:lang w:val="hr-HR"/>
        </w:rPr>
        <w:t xml:space="preserve"> </w:t>
      </w:r>
      <w:r w:rsidR="004377DC" w:rsidRPr="004377DC">
        <w:rPr>
          <w:lang w:val="hr-HR"/>
        </w:rPr>
        <w:t>Šibenska 4</w:t>
      </w:r>
      <w:r w:rsidR="00D468A2" w:rsidRPr="004377DC">
        <w:rPr>
          <w:lang w:val="hr-HR"/>
        </w:rPr>
        <w:t xml:space="preserve">, </w:t>
      </w:r>
      <w:r w:rsidR="00B15715" w:rsidRPr="004377DC">
        <w:rPr>
          <w:lang w:val="hr-HR"/>
        </w:rPr>
        <w:t xml:space="preserve">OIB: </w:t>
      </w:r>
      <w:r w:rsidR="004377DC" w:rsidRPr="004377DC">
        <w:rPr>
          <w:lang w:val="hr-HR"/>
        </w:rPr>
        <w:t>71025982076</w:t>
      </w:r>
      <w:r w:rsidRPr="004377DC">
        <w:rPr>
          <w:lang w:val="hr-HR"/>
        </w:rPr>
        <w:t>,</w:t>
      </w:r>
      <w:r w:rsidR="00462F87" w:rsidRPr="004377DC">
        <w:rPr>
          <w:lang w:val="hr-HR"/>
        </w:rPr>
        <w:t xml:space="preserve"> </w:t>
      </w:r>
      <w:r w:rsidR="007A6894" w:rsidRPr="004377DC">
        <w:rPr>
          <w:lang w:val="hr-HR"/>
        </w:rPr>
        <w:t xml:space="preserve">MBS: </w:t>
      </w:r>
      <w:r w:rsidR="004377DC" w:rsidRPr="004377DC">
        <w:rPr>
          <w:lang w:val="hr-HR"/>
        </w:rPr>
        <w:t>060289192</w:t>
      </w:r>
      <w:r w:rsidR="007A6894" w:rsidRPr="004377DC">
        <w:rPr>
          <w:lang w:val="hr-HR"/>
        </w:rPr>
        <w:t>,</w:t>
      </w:r>
      <w:r w:rsidRPr="004377DC">
        <w:rPr>
          <w:lang w:val="hr-HR"/>
        </w:rPr>
        <w:t xml:space="preserve"> dana </w:t>
      </w:r>
      <w:r w:rsidR="00B06267">
        <w:rPr>
          <w:lang w:val="hr-HR"/>
        </w:rPr>
        <w:t>11</w:t>
      </w:r>
      <w:r w:rsidR="003F1FA4" w:rsidRPr="004377DC">
        <w:rPr>
          <w:lang w:val="hr-HR"/>
        </w:rPr>
        <w:t xml:space="preserve">. </w:t>
      </w:r>
      <w:r w:rsidR="00CB1A82" w:rsidRPr="004377DC">
        <w:rPr>
          <w:lang w:val="hr-HR"/>
        </w:rPr>
        <w:t>svibnja</w:t>
      </w:r>
      <w:r w:rsidR="00693AB7" w:rsidRPr="004377DC">
        <w:rPr>
          <w:lang w:val="hr-HR"/>
        </w:rPr>
        <w:t xml:space="preserve"> 2016</w:t>
      </w:r>
      <w:r w:rsidRPr="004377DC">
        <w:rPr>
          <w:lang w:val="hr-HR"/>
        </w:rPr>
        <w:t>. godine, temeljem čl. 430. Stečajnog zakona (</w:t>
      </w:r>
      <w:r w:rsidR="00335C91" w:rsidRPr="004377DC">
        <w:rPr>
          <w:lang w:val="hr-HR"/>
        </w:rPr>
        <w:t>"</w:t>
      </w:r>
      <w:r w:rsidRPr="004377DC">
        <w:rPr>
          <w:lang w:val="hr-HR"/>
        </w:rPr>
        <w:t>Narodne novine broj</w:t>
      </w:r>
      <w:r w:rsidR="00335C91" w:rsidRPr="004377DC">
        <w:rPr>
          <w:lang w:val="hr-HR"/>
        </w:rPr>
        <w:t>"</w:t>
      </w:r>
      <w:r w:rsidRPr="004377DC">
        <w:rPr>
          <w:lang w:val="hr-HR"/>
        </w:rPr>
        <w:t xml:space="preserve"> 71/15) objavljuje slijedeći</w:t>
      </w:r>
    </w:p>
    <w:p w:rsidRDefault="005A61D0" w:rsidP="005A61D0" w:rsidR="005A61D0" w:rsidRPr="00506B74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4377DC" w:rsidRPr="004377DC">
        <w:rPr>
          <w:lang w:val="hr-HR"/>
        </w:rPr>
        <w:t>JAVNI PRIJEVOZ DODOJA j.d.o.o., Split, Šibenska 4, OIB: 71025982076, MBS: 060289192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E91765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E91765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E91765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377DC">
        <w:rPr>
          <w:lang w:val="hr-HR"/>
        </w:rPr>
        <w:t>280</w:t>
      </w:r>
      <w:r w:rsidR="00D468A2" w:rsidRPr="00B423DC">
        <w:rPr>
          <w:lang w:val="hr-HR"/>
        </w:rPr>
        <w:t xml:space="preserve"> dana, u ukupnom iznosu od </w:t>
      </w:r>
      <w:r w:rsidR="004377DC">
        <w:rPr>
          <w:lang w:val="hr-HR"/>
        </w:rPr>
        <w:t>39</w:t>
      </w:r>
      <w:r w:rsidR="00D26C7C">
        <w:rPr>
          <w:lang w:val="hr-HR"/>
        </w:rPr>
        <w:t>.</w:t>
      </w:r>
      <w:r w:rsidR="004377DC">
        <w:rPr>
          <w:lang w:val="hr-HR"/>
        </w:rPr>
        <w:t>984</w:t>
      </w:r>
      <w:r w:rsidR="00E252E2" w:rsidRPr="00B423DC">
        <w:rPr>
          <w:lang w:val="hr-HR"/>
        </w:rPr>
        <w:t>,</w:t>
      </w:r>
      <w:r w:rsidR="004377DC">
        <w:rPr>
          <w:lang w:val="hr-HR"/>
        </w:rPr>
        <w:t>00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B06267">
        <w:rPr>
          <w:lang w:val="hr-HR"/>
        </w:rPr>
        <w:t>11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06B74" w:rsidRPr="00506B74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3B1B68" w:rsidR="00473132">
    <w:pPr>
      <w:pStyle w:val="Zaglavlje"/>
      <w:jc w:val="center"/>
    </w:pPr>
  </w:p>
  <w:p w:rsidRDefault="003B1B6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4377DC">
      <w:t>482</w:t>
    </w:r>
    <w:r w:rsidR="00A30E89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0531"/>
    <w:rsid w:val="000A1F2C"/>
    <w:rsid w:val="000B4D96"/>
    <w:rsid w:val="000F03A8"/>
    <w:rsid w:val="00113472"/>
    <w:rsid w:val="00195DFB"/>
    <w:rsid w:val="001B26EE"/>
    <w:rsid w:val="001C2BA9"/>
    <w:rsid w:val="002148DD"/>
    <w:rsid w:val="00247A1A"/>
    <w:rsid w:val="00291D1D"/>
    <w:rsid w:val="002D4749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B1B68"/>
    <w:rsid w:val="003C2F22"/>
    <w:rsid w:val="003C3292"/>
    <w:rsid w:val="003D36E9"/>
    <w:rsid w:val="003F1FA4"/>
    <w:rsid w:val="003F31CC"/>
    <w:rsid w:val="00401D91"/>
    <w:rsid w:val="00417EA6"/>
    <w:rsid w:val="004377DC"/>
    <w:rsid w:val="00462F87"/>
    <w:rsid w:val="00467A40"/>
    <w:rsid w:val="004B4D6A"/>
    <w:rsid w:val="004B6FC9"/>
    <w:rsid w:val="004D4338"/>
    <w:rsid w:val="00506B74"/>
    <w:rsid w:val="00511ED2"/>
    <w:rsid w:val="00533A38"/>
    <w:rsid w:val="0054599A"/>
    <w:rsid w:val="00591D5B"/>
    <w:rsid w:val="005A61D0"/>
    <w:rsid w:val="005B6766"/>
    <w:rsid w:val="005E1742"/>
    <w:rsid w:val="00601A06"/>
    <w:rsid w:val="0062029E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D3CBC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62777"/>
    <w:rsid w:val="00A712C6"/>
    <w:rsid w:val="00A80DEB"/>
    <w:rsid w:val="00A960D9"/>
    <w:rsid w:val="00AA369F"/>
    <w:rsid w:val="00AB0E10"/>
    <w:rsid w:val="00B06267"/>
    <w:rsid w:val="00B12DBF"/>
    <w:rsid w:val="00B15715"/>
    <w:rsid w:val="00B423DC"/>
    <w:rsid w:val="00B703F2"/>
    <w:rsid w:val="00B7506F"/>
    <w:rsid w:val="00BA5F49"/>
    <w:rsid w:val="00BC2BD4"/>
    <w:rsid w:val="00C22C28"/>
    <w:rsid w:val="00C553FA"/>
    <w:rsid w:val="00C71F7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91765"/>
    <w:rsid w:val="00EA4F9E"/>
    <w:rsid w:val="00EB6A52"/>
    <w:rsid w:val="00EC7D85"/>
    <w:rsid w:val="00EF6EC0"/>
    <w:rsid w:val="00F2599E"/>
    <w:rsid w:val="00F334B3"/>
    <w:rsid w:val="00FB44BF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St-482/2016</izvorni_sadrzaj>
    <derivirana_varijabla naziv="DomainObject.Predmet.OznakaBroj_1">St-482/2016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JAVNI PRIJEVOZ DODOJA jednostavno društvo s ograničenom odgovornošću za prijevoz i usluge</izvorni_sadrzaj>
    <derivirana_varijabla naziv="DomainObject.Predmet.ProtustrankaFormated_1">  JAVNI PRIJEVOZ DODOJA jednostavno društvo s ograničenom odgovornošću za prijevoz i usluge</derivirana_varijabla>
  </DomainObject.Predmet.ProtustrankaFormated>
  <DomainObject.Predmet.ProtustrankaFormatedOIB>
    <izvorni_sadrzaj>  JAVNI PRIJEVOZ DODOJA jednostavno društvo s ograničenom odgovornošću za prijevoz i usluge, OIB 71025982076</izvorni_sadrzaj>
    <derivirana_varijabla naziv="DomainObject.Predmet.ProtustrankaFormatedOIB_1">  JAVNI PRIJEVOZ DODOJA jednostavno društvo s ograničenom odgovornošću za prijevoz i usluge, OIB 71025982076</derivirana_varijabla>
  </DomainObject.Predmet.ProtustrankaFormatedOIB>
  <DomainObject.Predmet.ProtustrankaFormatedWithAdress>
    <izvorni_sadrzaj> JAVNI PRIJEVOZ DODOJA jednostavno društvo s ograničenom odgovornošću za prijevoz i usluge, Šibenska 4, 21000 Split</izvorni_sadrzaj>
    <derivirana_varijabla naziv="DomainObject.Predmet.ProtustrankaFormatedWithAdress_1"> JAVNI PRIJEVOZ DODOJA jednostavno društvo s ograničenom odgovornošću za prijevoz i usluge, Šibenska 4, 21000 Split</derivirana_varijabla>
  </DomainObject.Predmet.ProtustrankaFormatedWithAdress>
  <DomainObject.Predmet.ProtustrankaFormatedWithAdressOIB>
    <izvorni_sadrzaj> JAVNI PRIJEVOZ DODOJA jednostavno društvo s ograničenom odgovornošću za prijevoz i usluge, OIB 71025982076, Šibenska 4, 21000 Split</izvorni_sadrzaj>
    <derivirana_varijabla naziv="DomainObject.Predmet.ProtustrankaFormatedWithAdressOIB_1"> JAVNI PRIJEVOZ DODOJA jednostavno društvo s ograničenom odgovornošću za prijevoz i usluge, OIB 71025982076, Šibenska 4, 21000 Split</derivirana_varijabla>
  </DomainObject.Predmet.ProtustrankaFormatedWithAdressOIB>
  <DomainObject.Predmet.ProtustrankaWithAdress>
    <izvorni_sadrzaj>JAVNI PRIJEVOZ DODOJA jednostavno društvo s ograničenom odgovornošću za prijevoz i usluge Šibenska 4, 21000 Split</izvorni_sadrzaj>
    <derivirana_varijabla naziv="DomainObject.Predmet.ProtustrankaWithAdress_1">JAVNI PRIJEVOZ DODOJA jednostavno društvo s ograničenom odgovornošću za prijevoz i usluge Šibenska 4, 21000 Split</derivirana_varijabla>
  </DomainObject.Predmet.ProtustrankaWithAdress>
  <DomainObject.Predmet.ProtustrankaWithAdressOIB>
    <izvorni_sadrzaj>JAVNI PRIJEVOZ DODOJA jednostavno društvo s ograničenom odgovornošću za prijevoz i usluge, OIB 71025982076, Šibenska 4, 21000 Split</izvorni_sadrzaj>
    <derivirana_varijabla naziv="DomainObject.Predmet.ProtustrankaWithAdressOIB_1">JAVNI PRIJEVOZ DODOJA jednostavno društvo s ograničenom odgovornošću za prijevoz i usluge, OIB 71025982076, Šibenska 4, 21000 Split</derivirana_varijabla>
  </DomainObject.Predmet.ProtustrankaWithAdressOIB>
  <DomainObject.Predmet.ProtustrankaNazivFormated>
    <izvorni_sadrzaj>JAVNI PRIJEVOZ DODOJA jednostavno društvo s ograničenom odgovornošću za prijevoz i usluge</izvorni_sadrzaj>
    <derivirana_varijabla naziv="DomainObject.Predmet.ProtustrankaNazivFormated_1">JAVNI PRIJEVOZ DODOJA jednostavno društvo s ograničenom odgovornošću za prijevoz i usluge</derivirana_varijabla>
  </DomainObject.Predmet.ProtustrankaNazivFormated>
  <DomainObject.Predmet.ProtustrankaNazivFormatedOIB>
    <izvorni_sadrzaj>JAVNI PRIJEVOZ DODOJA jednostavno društvo s ograničenom odgovornošću za prijevoz i usluge, OIB 71025982076</izvorni_sadrzaj>
    <derivirana_varijabla naziv="DomainObject.Predmet.ProtustrankaNazivFormatedOIB_1">JAVNI PRIJEVOZ DODOJA jednostavno društvo s ograničenom odgovornošću za prijevoz i usluge, OIB 71025982076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39984.00</izvorni_sadrzaj>
    <derivirana_varijabla naziv="DomainObject.Predmet.TrenutnaVrijednost_1">39984.00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JAVNI PRIJEVOZ DODOJA jednostavno društvo s ograničenom odgovornošću za prijevoz i usluge</item>
    </izvorni_sadrzaj>
    <derivirana_varijabla naziv="DomainObject.Predmet.ProtuStrankaListFormated_1">
      <item>JAVNI PRIJEVOZ DODOJA jednostavno društvo s ograničenom odgovornošću za prijevoz i usluge</item>
    </derivirana_varijabla>
  </DomainObject.Predmet.ProtuStrankaListFormated>
  <DomainObject.Predmet.ProtuStrankaListFormatedOIB>
    <izvorni_sadrzaj>
      <item>JAVNI PRIJEVOZ DODOJA jednostavno društvo s ograničenom odgovornošću za prijevoz i usluge, OIB 71025982076</item>
    </izvorni_sadrzaj>
    <derivirana_varijabla naziv="DomainObject.Predmet.ProtuStrankaListFormatedOIB_1">
      <item>JAVNI PRIJEVOZ DODOJA jednostavno društvo s ograničenom odgovornošću za prijevoz i usluge, OIB 71025982076</item>
    </derivirana_varijabla>
  </DomainObject.Predmet.ProtuStrankaListFormatedOIB>
  <DomainObject.Predmet.ProtuStrankaListFormatedWithAdress>
    <izvorni_sadrzaj>
      <item>JAVNI PRIJEVOZ DODOJA jednostavno društvo s ograničenom odgovornošću za prijevoz i usluge, Šibenska 4, 21000 Split</item>
    </izvorni_sadrzaj>
    <derivirana_varijabla naziv="DomainObject.Predmet.ProtuStrankaListFormatedWithAdress_1">
      <item>JAVNI PRIJEVOZ DODOJA jednostavno društvo s ograničenom odgovornošću za prijevoz i usluge, Šibenska 4, 21000 Split</item>
    </derivirana_varijabla>
  </DomainObject.Predmet.ProtuStrankaListFormatedWithAdress>
  <DomainObject.Predmet.ProtuStrankaListFormatedWithAdressOIB>
    <izvorni_sadrzaj>
      <item>JAVNI PRIJEVOZ DODOJA jednostavno društvo s ograničenom odgovornošću za prijevoz i usluge, OIB 71025982076, Šibenska 4, 21000 Split</item>
    </izvorni_sadrzaj>
    <derivirana_varijabla naziv="DomainObject.Predmet.ProtuStrankaListFormatedWithAdressOIB_1">
      <item>JAVNI PRIJEVOZ DODOJA jednostavno društvo s ograničenom odgovornošću za prijevoz i usluge, OIB 71025982076, Šibenska 4, 21000 Split</item>
    </derivirana_varijabla>
  </DomainObject.Predmet.ProtuStrankaListFormatedWithAdressOIB>
  <DomainObject.Predmet.ProtuStrankaListNazivFormated>
    <izvorni_sadrzaj>
      <item>JAVNI PRIJEVOZ DODOJA jednostavno društvo s ograničenom odgovornošću za prijevoz i usluge</item>
    </izvorni_sadrzaj>
    <derivirana_varijabla naziv="DomainObject.Predmet.ProtuStrankaListNazivFormated_1">
      <item>JAVNI PRIJEVOZ DODOJA jednostavno društvo s ograničenom odgovornošću za prijevoz i usluge</item>
    </derivirana_varijabla>
  </DomainObject.Predmet.ProtuStrankaListNazivFormated>
  <DomainObject.Predmet.ProtuStrankaListNazivFormatedOIB>
    <izvorni_sadrzaj>
      <item>JAVNI PRIJEVOZ DODOJA jednostavno društvo s ograničenom odgovornošću za prijevoz i usluge, OIB 71025982076</item>
    </izvorni_sadrzaj>
    <derivirana_varijabla naziv="DomainObject.Predmet.ProtuStrankaListNazivFormatedOIB_1">
      <item>JAVNI PRIJEVOZ DODOJA jednostavno društvo s ograničenom odgovornošću za prijevoz i usluge, OIB 71025982076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JAVNI PRIJEVOZ DODOJA jednostavno društvo s ograničenom odgovornošću za prijevoz i usluge</izvorni_sadrzaj>
    <derivirana_varijabla naziv="DomainObject.Predmet.ProtustrankaIDrugi_1">JAVNI PRIJEVOZ DODOJA jednostavno društvo s ograničenom odgovornošću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JAVNI PRIJEVOZ DODOJA jednostavno društvo s ograničenom odgovornošću za prijevoz i usluge, OIB 71025982076, Šibenska 4, 21000 Split</izvorni_sadrzaj>
    <derivirana_varijabla naziv="DomainObject.Predmet.ProtustrankaIDrugiAdressOIB_1">JAVNI PRIJEVOZ DODOJA jednostavno društvo s ograničenom odgovornošću za prijevoz i usluge, OIB 71025982076, Šibenska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JAVNI PRIJEVOZ DODOJA jednostavno društvo s ograničenom odgovornošću za prijevoz i usluge</item>
      <item>FINANCIJSKA AGENCIJA, RC SPLIT</item>
    </izvorni_sadrzaj>
    <derivirana_varijabla naziv="DomainObject.Predmet.SudioniciListNaziv_1">
      <item>JAVNI PRIJEVOZ DODOJA jednostavno društvo s ograničenom odgovornošću za prijevoz i usluge</item>
      <item>FINANCIJSKA AGENCIJA, RC SPLIT</item>
    </derivirana_varijabla>
  </DomainObject.Predmet.SudioniciListNaziv>
  <DomainObject.Predmet.SudioniciListAdressOIB>
    <izvorni_sadrzaj>
      <item>JAVNI PRIJEVOZ DODOJA jednostavno društvo s ograničenom odgovornošću za prijevoz i usluge, OIB 71025982076, Šibenska 4,21000 Split</item>
      <item>FINANCIJSKA AGENCIJA, RC SPLIT, OIB 85821130368, Mažuranićevo šetalište 24 b,21000 Split</item>
    </izvorni_sadrzaj>
    <derivirana_varijabla naziv="DomainObject.Predmet.SudioniciListAdressOIB_1">
      <item>JAVNI PRIJEVOZ DODOJA jednostavno društvo s ograničenom odgovornošću za prijevoz i usluge, OIB 71025982076, Šibenska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71025982076</item>
      <item>, OIB 85821130368</item>
    </izvorni_sadrzaj>
    <derivirana_varijabla naziv="DomainObject.Predmet.SudioniciListNazivOIB_1">
      <item>, OIB 71025982076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320</properties:Words>
  <properties:Characters>1794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2016-05-06T10:46:00Z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2016-05-11T10:03:00Z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