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617119" w14:paraId="d617119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B82F33">
        <w:rPr>
          <w:rFonts w:hAnsi="Times New Roman" w:ascii="Times New Roman"/>
          <w:sz w:val="24"/>
        </w:rPr>
        <w:t>1441/13</w:t>
      </w:r>
      <w:r w:rsidR="00D55C6C">
        <w:rPr>
          <w:rFonts w:hAnsi="Times New Roman" w:ascii="Times New Roman"/>
          <w:sz w:val="24"/>
        </w:rPr>
        <w:t>-82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B82F33" w:rsidRPr="00B82F33">
        <w:rPr>
          <w:rFonts w:hAnsi="Times New Roman" w:ascii="Times New Roman"/>
          <w:sz w:val="24"/>
        </w:rPr>
        <w:t>SLAVONIJA d.o.o. – u stečaju</w:t>
      </w:r>
      <w:r w:rsidR="00B82F33" w:rsidRPr="00B82F33">
        <w:rPr>
          <w:rFonts w:hAnsi="Times New Roman" w:ascii="Times New Roman"/>
          <w:b/>
          <w:sz w:val="24"/>
        </w:rPr>
        <w:t xml:space="preserve">, </w:t>
      </w:r>
      <w:r w:rsidR="00B82F33" w:rsidRPr="00B82F33">
        <w:rPr>
          <w:rFonts w:hAnsi="Times New Roman" w:ascii="Times New Roman"/>
          <w:sz w:val="24"/>
        </w:rPr>
        <w:t>Novska, Autocesta A3 Zagreb-Lipovac, Odmorište Stari Grabovac, OIB: 04488473328</w:t>
      </w:r>
      <w:r w:rsidR="00B82F33">
        <w:rPr>
          <w:rFonts w:hAnsi="Times New Roman" w:ascii="Times New Roman"/>
          <w:sz w:val="24"/>
        </w:rPr>
        <w:t>, 14. lipnja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B77BA2">
        <w:rPr>
          <w:rFonts w:hAnsi="Times New Roman" w:ascii="Times New Roman"/>
          <w:sz w:val="24"/>
        </w:rPr>
        <w:t>6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5A3260" w:rsidRPr="005A3260">
        <w:rPr>
          <w:rFonts w:hAnsi="Times New Roman" w:ascii="Times New Roman"/>
          <w:sz w:val="24"/>
        </w:rPr>
        <w:t>SLAVONIJA d.o.o. – u stečaju</w:t>
      </w:r>
      <w:r w:rsidR="005A3260" w:rsidRPr="005A3260">
        <w:rPr>
          <w:rFonts w:hAnsi="Times New Roman" w:ascii="Times New Roman"/>
          <w:b/>
          <w:sz w:val="24"/>
        </w:rPr>
        <w:t xml:space="preserve">, </w:t>
      </w:r>
      <w:r w:rsidR="005A3260" w:rsidRPr="005A3260">
        <w:rPr>
          <w:rFonts w:hAnsi="Times New Roman" w:ascii="Times New Roman"/>
          <w:sz w:val="24"/>
        </w:rPr>
        <w:t>Novska, Autocesta A3 Zagreb-Lipovac, Odmorište Stari Grabovac, OIB: 04488473328</w:t>
      </w:r>
      <w:r w:rsidR="005A3260">
        <w:rPr>
          <w:rFonts w:hAnsi="Times New Roman" w:ascii="Times New Roman"/>
          <w:sz w:val="24"/>
        </w:rPr>
        <w:t xml:space="preserve"> </w:t>
      </w:r>
      <w:r w:rsidR="005A3260" w:rsidRPr="005A3260">
        <w:rPr>
          <w:rFonts w:hAnsi="Times New Roman" w:ascii="Times New Roman"/>
          <w:sz w:val="24"/>
        </w:rPr>
        <w:t>(u zemljišnim knjigama upisanim s pravom vlasništva za korist prednika stečajnog dužnika Slavonija d.o.o. Novska, Kralja Tomislava 42</w:t>
      </w:r>
      <w:r w:rsidR="005A3260">
        <w:rPr>
          <w:rFonts w:hAnsi="Times New Roman" w:ascii="Times New Roman"/>
          <w:sz w:val="24"/>
        </w:rPr>
        <w:t xml:space="preserve">), </w:t>
      </w:r>
      <w:r w:rsidR="005A3260" w:rsidRPr="005A3260">
        <w:rPr>
          <w:rFonts w:hAnsi="Times New Roman" w:ascii="Times New Roman"/>
          <w:sz w:val="24"/>
        </w:rPr>
        <w:t>upisan</w:t>
      </w:r>
      <w:r w:rsidR="005A3260">
        <w:rPr>
          <w:rFonts w:hAnsi="Times New Roman" w:ascii="Times New Roman"/>
          <w:sz w:val="24"/>
        </w:rPr>
        <w:t xml:space="preserve">a </w:t>
      </w:r>
      <w:r w:rsidR="005A3260" w:rsidRPr="005A3260">
        <w:rPr>
          <w:rFonts w:hAnsi="Times New Roman" w:ascii="Times New Roman"/>
          <w:sz w:val="24"/>
        </w:rPr>
        <w:t>u zk. ul. 2134 k.o. Jasenovac čkbr. 71 – hotel, zgrada, trafostanica i dvorište od 8344 m2</w:t>
      </w:r>
      <w:r w:rsidR="005A3260">
        <w:rPr>
          <w:rFonts w:hAnsi="Times New Roman" w:ascii="Times New Roman"/>
          <w:sz w:val="24"/>
        </w:rPr>
        <w:t xml:space="preserve">, </w:t>
      </w:r>
      <w:r w:rsidR="00CE4D39" w:rsidRPr="006934ED">
        <w:rPr>
          <w:rFonts w:hAnsi="Times New Roman" w:ascii="Times New Roman"/>
          <w:b/>
          <w:sz w:val="24"/>
        </w:rPr>
        <w:t>dosuđuje se</w:t>
      </w:r>
      <w:r w:rsidR="00CE4D39" w:rsidRPr="006934ED">
        <w:rPr>
          <w:rFonts w:hAnsi="Times New Roman" w:ascii="Times New Roman"/>
          <w:sz w:val="24"/>
        </w:rPr>
        <w:t xml:space="preserve"> kupcu</w:t>
      </w:r>
      <w:r w:rsidR="005A3260">
        <w:rPr>
          <w:rFonts w:hAnsi="Times New Roman" w:ascii="Times New Roman"/>
          <w:sz w:val="24"/>
        </w:rPr>
        <w:t xml:space="preserve"> NOVA TOMA GRUPA d.o.o. Novska, Radnička 2/c, OIB: </w:t>
      </w:r>
      <w:r w:rsidR="005A3260" w:rsidRPr="005A3260">
        <w:rPr>
          <w:rFonts w:hAnsi="Times New Roman" w:ascii="Times New Roman"/>
          <w:sz w:val="24"/>
        </w:rPr>
        <w:t>74455714192</w:t>
      </w:r>
      <w:r w:rsidR="006D2F71">
        <w:rPr>
          <w:rFonts w:hAnsi="Times New Roman" w:ascii="Times New Roman"/>
          <w:sz w:val="24"/>
        </w:rPr>
        <w:t>,</w:t>
      </w:r>
      <w:r w:rsidR="00CE4D39" w:rsidRPr="006934ED">
        <w:rPr>
          <w:rFonts w:hAnsi="Times New Roman" w:ascii="Times New Roman"/>
          <w:sz w:val="24"/>
        </w:rPr>
        <w:t xml:space="preserve"> kao najboljem ponuđaču, za cijenu od </w:t>
      </w:r>
      <w:r w:rsidR="005A3260" w:rsidRPr="005A3260">
        <w:rPr>
          <w:rFonts w:hAnsi="Times New Roman" w:ascii="Times New Roman"/>
          <w:sz w:val="24"/>
        </w:rPr>
        <w:t xml:space="preserve">151.652,20 </w:t>
      </w:r>
      <w:r w:rsidR="00CE4D39" w:rsidRPr="005A3260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5A3260" w:rsidRPr="005A3260">
        <w:rPr>
          <w:rFonts w:hAnsi="Times New Roman" w:ascii="Times New Roman"/>
          <w:b/>
          <w:sz w:val="24"/>
        </w:rPr>
        <w:t>141.652,20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5A3260">
        <w:rPr>
          <w:rFonts w:hAnsi="Times New Roman" w:ascii="Times New Roman"/>
          <w:sz w:val="24"/>
        </w:rPr>
        <w:t xml:space="preserve"> 1441-13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5A3260">
        <w:rPr>
          <w:rFonts w:hAnsi="Times New Roman" w:ascii="Times New Roman"/>
          <w:sz w:val="24"/>
        </w:rPr>
        <w:t xml:space="preserve"> St-1441/13</w:t>
      </w:r>
      <w:r w:rsidRPr="006934ED">
        <w:rPr>
          <w:rFonts w:hAnsi="Times New Roman" w:ascii="Times New Roman"/>
          <w:sz w:val="24"/>
        </w:rPr>
        <w:t>", u roku 30 dana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5A3260">
        <w:rPr>
          <w:rFonts w:hAnsi="Times New Roman" w:ascii="Times New Roman"/>
          <w:sz w:val="24"/>
        </w:rPr>
        <w:t xml:space="preserve">Sisku. 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5A3260" w:rsidP="00CE4D39" w:rsidR="005A3260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5A3260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5A3260">
        <w:rPr>
          <w:rFonts w:hAnsi="Times New Roman" w:ascii="Times New Roman"/>
          <w:sz w:val="24"/>
        </w:rPr>
        <w:t>Nova Toma Grupa d.o.o.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5A3260">
        <w:rPr>
          <w:rFonts w:hAnsi="Times New Roman" w:ascii="Times New Roman"/>
          <w:sz w:val="24"/>
        </w:rPr>
        <w:t>151.652,20</w:t>
      </w:r>
      <w:r w:rsidR="001D52CD" w:rsidRPr="006934ED">
        <w:rPr>
          <w:rFonts w:hAnsi="Times New Roman" w:ascii="Times New Roman"/>
          <w:sz w:val="24"/>
        </w:rPr>
        <w:t xml:space="preserve"> kuna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5A3260">
        <w:rPr>
          <w:rFonts w:hAnsi="Times New Roman" w:ascii="Times New Roman"/>
          <w:sz w:val="24"/>
        </w:rPr>
        <w:t>10.000,00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CE4D39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Slijedom navedenog odlučeno je kao u izreci. </w:t>
      </w:r>
      <w:r w:rsidRPr="006934ED">
        <w:rPr>
          <w:rFonts w:hAnsi="Times New Roman" w:ascii="Times New Roman"/>
          <w:sz w:val="24"/>
        </w:rPr>
        <w:tab/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5F6868">
        <w:rPr>
          <w:rFonts w:hAnsi="Times New Roman" w:ascii="Times New Roman"/>
          <w:sz w:val="24"/>
        </w:rPr>
        <w:t>14. lipnja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B77BA2">
        <w:rPr>
          <w:rFonts w:hAnsi="Times New Roman" w:ascii="Times New Roman"/>
          <w:sz w:val="24"/>
        </w:rPr>
        <w:t>6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D55C6C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D55C6C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D55C6C" w:rsidP="00310AAD" w:rsidR="00D55C6C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D55C6C" w:rsidP="00310AAD" w:rsidR="009D1A62" w:rsidRPr="00D55C6C">
      <w:pPr>
        <w:rPr>
          <w:rFonts w:hAnsi="Times New Roman" w:ascii="Times New Roman"/>
          <w:color w:themeColor="background1" w:val="FFFFFF"/>
          <w:szCs w:val="22"/>
        </w:rPr>
      </w:pPr>
      <w:r>
        <w:rPr>
          <w:rFonts w:hAnsi="Times New Roman" w:ascii="Times New Roman"/>
          <w:color w:themeColor="background1" w:val="FFFFFF"/>
          <w:sz w:val="24"/>
        </w:rPr>
        <w:t>+</w:t>
      </w:r>
    </w:p>
    <w:sectPr w:rsidSect="006934ED" w:rsidR="009D1A62" w:rsidRPr="00D55C6C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574" w:rsidR="001D3574">
      <w:r>
        <w:separator/>
      </w:r>
    </w:p>
  </w:endnote>
  <w:endnote w:id="0" w:type="continuationSeparator">
    <w:p w:rsidRDefault="001D3574" w:rsidR="001D3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574" w:rsidR="001D3574">
      <w:r>
        <w:separator/>
      </w:r>
    </w:p>
  </w:footnote>
  <w:footnote w:id="0" w:type="continuationSeparator">
    <w:p w:rsidRDefault="001D3574" w:rsidR="001D3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B57FB1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5A3260">
      <w:rPr>
        <w:rFonts w:hAnsi="Times New Roman" w:ascii="Times New Roman"/>
        <w:szCs w:val="22"/>
      </w:rPr>
      <w:t>1441/13</w:t>
    </w:r>
    <w:r w:rsidR="00D55C6C">
      <w:rPr>
        <w:rFonts w:hAnsi="Times New Roman" w:ascii="Times New Roman"/>
        <w:szCs w:val="22"/>
      </w:rPr>
      <w:t>-82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2F33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3574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3F763C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3260"/>
    <w:rsid w:val="005A4811"/>
    <w:rsid w:val="005B00EE"/>
    <w:rsid w:val="005F6868"/>
    <w:rsid w:val="006008F9"/>
    <w:rsid w:val="00642359"/>
    <w:rsid w:val="006669E4"/>
    <w:rsid w:val="006934ED"/>
    <w:rsid w:val="006B72D9"/>
    <w:rsid w:val="006C0F1C"/>
    <w:rsid w:val="006D2F71"/>
    <w:rsid w:val="006E1347"/>
    <w:rsid w:val="006E52BB"/>
    <w:rsid w:val="0070227B"/>
    <w:rsid w:val="007160D0"/>
    <w:rsid w:val="00736971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57FB1"/>
    <w:rsid w:val="00B77BA2"/>
    <w:rsid w:val="00B82F33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55C6C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FB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7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FB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St-1441/2013</izvorni_sadrzaj>
    <derivirana_varijabla naziv="DomainObject.Predmet.OznakaBroj_1">St-1441/2013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SLAVONIJA d.o.o.</izvorni_sadrzaj>
    <derivirana_varijabla naziv="DomainObject.Predmet.ProtustrankaFormated_1">  SLAVONIJA d.o.o.</derivirana_varijabla>
  </DomainObject.Predmet.ProtustrankaFormated>
  <DomainObject.Predmet.ProtustrankaFormatedOIB>
    <izvorni_sadrzaj>  SLAVONIJA d.o.o., OIB 04488473328</izvorni_sadrzaj>
    <derivirana_varijabla naziv="DomainObject.Predmet.ProtustrankaFormatedOIB_1">  SLAVONIJA d.o.o., OIB 04488473328</derivirana_varijabla>
  </DomainObject.Predmet.ProtustrankaFormatedOIB>
  <DomainObject.Predmet.ProtustrankaFormatedWithAdress>
    <izvorni_sadrzaj> SLAVONIJA d.o.o., Autocesta A3 Zagreb-Lipovac, odmorište Stari Grabovac, Novska</izvorni_sadrzaj>
    <derivirana_varijabla naziv="DomainObject.Predmet.ProtustrankaFormatedWithAdress_1"> SLAVONIJA d.o.o., Autocesta A3 Zagreb-Lipovac, odmorište Stari Grabovac, Novska</derivirana_varijabla>
  </DomainObject.Predmet.ProtustrankaFormatedWithAdress>
  <DomainObject.Predmet.ProtustrankaFormatedWithAdressOIB>
    <izvorni_sadrzaj> SLAVONIJA d.o.o., OIB 04488473328, Autocesta A3 Zagreb-Lipovac, odmorište Stari Grabovac, Novska</izvorni_sadrzaj>
    <derivirana_varijabla naziv="DomainObject.Predmet.ProtustrankaFormatedWithAdressOIB_1"> SLAVONIJA d.o.o., OIB 04488473328, Autocesta A3 Zagreb-Lipovac, odmorište Stari Grabovac, Novska</derivirana_varijabla>
  </DomainObject.Predmet.ProtustrankaFormatedWithAdressOIB>
  <DomainObject.Predmet.ProtustrankaWithAdress>
    <izvorni_sadrzaj>SLAVONIJA d.o.o. Autocesta A3 Zagreb-Lipovac, odmorište Stari Grabovac, Novska</izvorni_sadrzaj>
    <derivirana_varijabla naziv="DomainObject.Predmet.ProtustrankaWithAdress_1">SLAVONIJA d.o.o. Autocesta A3 Zagreb-Lipovac, odmorište Stari Grabovac, Novska</derivirana_varijabla>
  </DomainObject.Predmet.ProtustrankaWithAdress>
  <DomainObject.Predmet.ProtustrankaWithAdressOIB>
    <izvorni_sadrzaj>SLAVONIJA d.o.o., OIB 04488473328, Autocesta A3 Zagreb-Lipovac, odmorište Stari Grabovac, Novska</izvorni_sadrzaj>
    <derivirana_varijabla naziv="DomainObject.Predmet.ProtustrankaWithAdressOIB_1">SLAVONIJA d.o.o., OIB 04488473328, Autocesta A3 Zagreb-Lipovac, odmorište Stari Grabovac, Novska</derivirana_varijabla>
  </DomainObject.Predmet.ProtustrankaWithAdressOIB>
  <DomainObject.Predmet.ProtustrankaNazivFormated>
    <izvorni_sadrzaj>SLAVONIJA d.o.o.</izvorni_sadrzaj>
    <derivirana_varijabla naziv="DomainObject.Predmet.ProtustrankaNazivFormated_1">SLAVONIJA d.o.o.</derivirana_varijabla>
  </DomainObject.Predmet.ProtustrankaNazivFormated>
  <DomainObject.Predmet.ProtustrankaNazivFormatedOIB>
    <izvorni_sadrzaj>SLAVONIJA d.o.o., OIB 04488473328</izvorni_sadrzaj>
    <derivirana_varijabla naziv="DomainObject.Predmet.ProtustrankaNazivFormatedOIB_1">SLAVONIJA d.o.o., OIB 04488473328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Hrvatske Autoceste d.o.o; HRT d.d.; NOVA TOMA GRUPA d.o.o. za proizvodnju, trgovinu i usluge</izvorni_sadrzaj>
    <derivirana_varijabla naziv="DomainObject.Predmet.StrankaFormated_1">  FINA ZAGREB; Hrvatske Autoceste d.o.o; HRT d.d.; NOVA TOMA GRUPA d.o.o. za proizvodnju, trgovinu i usluge</derivirana_varijabla>
  </DomainObject.Predmet.StrankaFormated>
  <DomainObject.Predmet.StrankaFormatedOIB>
    <izvorni_sadrzaj>  FINA ZAGREB, OIB 85821130368; Hrvatske Autoceste d.o.o, OIB 57500462912; HRT d.d., OIB 68419124305; NOVA TOMA GRUPA d.o.o. za proizvodnju, trgovinu i usluge, OIB 74455714192</izvorni_sadrzaj>
    <derivirana_varijabla naziv="DomainObject.Predmet.StrankaFormatedOIB_1">  FINA ZAGREB, OIB 85821130368; Hrvatske Autoceste d.o.o, OIB 57500462912; HRT d.d., OIB 68419124305; NOVA TOMA GRUPA d.o.o. za proizvodnju, trgovinu i usluge, OIB 74455714192</derivirana_varijabla>
  </DomainObject.Predmet.StrankaFormatedOIB>
  <DomainObject.Predmet.StrankaFormatedWithAdress>
    <izvorni_sadrzaj> FINA ZAGREB; Hrvatske Autoceste d.o.o; HRT d.d.; NOVA TOMA GRUPA d.o.o. za proizvodnju, trgovinu i usluge, Radnička 2/c, 44330 Novska</izvorni_sadrzaj>
    <derivirana_varijabla naziv="DomainObject.Predmet.StrankaFormatedWithAdress_1"> FINA ZAGREB; Hrvatske Autoceste d.o.o; HRT d.d.; NOVA TOMA GRUPA d.o.o. za proizvodnju, trgovinu i usluge, Radnička 2/c, 44330 Novska</derivirana_varijabla>
  </DomainObject.Predmet.StrankaFormatedWithAdress>
  <DomainObject.Predmet.StrankaFormatedWithAdressOIB>
    <izvorni_sadrzaj> FINA ZAGREB, OIB 85821130368; Hrvatske Autoceste d.o.o, OIB 57500462912; HRT d.d., OIB 68419124305; NOVA TOMA GRUPA d.o.o. za proizvodnju, trgovinu i usluge, OIB 74455714192, Radnička 2/c, 44330 Novska</izvorni_sadrzaj>
    <derivirana_varijabla naziv="DomainObject.Predmet.StrankaFormatedWithAdressOIB_1"> FINA ZAGREB, OIB 85821130368; Hrvatske Autoceste d.o.o, OIB 57500462912; HRT d.d., OIB 68419124305; NOVA TOMA GRUPA d.o.o. za proizvodnju, trgovinu i usluge, OIB 74455714192, Radnička 2/c, 44330 Novska</derivirana_varijabla>
  </DomainObject.Predmet.StrankaFormatedWithAdressOIB>
  <DomainObject.Predmet.StrankaWithAdress>
    <izvorni_sadrzaj>FINA ZAGREB ,Hrvatske Autoceste d.o.o ,HRT d.d. ,NOVA TOMA GRUPA d.o.o. za proizvodnju, trgovinu i usluge Radnička 2/c,44330 Novska</izvorni_sadrzaj>
    <derivirana_varijabla naziv="DomainObject.Predmet.StrankaWithAdress_1">FINA ZAGREB ,Hrvatske Autoceste d.o.o ,HRT d.d. ,NOVA TOMA GRUPA d.o.o. za proizvodnju, trgovinu i usluge Radnička 2/c,44330 Novska</derivirana_varijabla>
  </DomainObject.Predmet.StrankaWithAdress>
  <DomainObject.Predmet.StrankaWithAdressOIB>
    <izvorni_sadrzaj>FINA ZAGREB, OIB 85821130368,Hrvatske Autoceste d.o.o, OIB 57500462912,HRT d.d., OIB 68419124305,NOVA TOMA GRUPA d.o.o. za proizvodnju, trgovinu i usluge, OIB 74455714192, Radnička 2/c,44330 Novska</izvorni_sadrzaj>
    <derivirana_varijabla naziv="DomainObject.Predmet.StrankaWithAdressOIB_1">FINA ZAGREB, OIB 85821130368,Hrvatske Autoceste d.o.o, OIB 57500462912,HRT d.d., OIB 68419124305,NOVA TOMA GRUPA d.o.o. za proizvodnju, trgovinu i usluge, OIB 74455714192, Radnička 2/c,44330 Novska</derivirana_varijabla>
  </DomainObject.Predmet.StrankaWithAdressOIB>
  <DomainObject.Predmet.StrankaNazivFormated>
    <izvorni_sadrzaj>FINA ZAGREB,Hrvatske Autoceste d.o.o,HRT d.d.,NOVA TOMA GRUPA d.o.o. za proizvodnju, trgovinu i usluge</izvorni_sadrzaj>
    <derivirana_varijabla naziv="DomainObject.Predmet.StrankaNazivFormated_1">FINA ZAGREB,Hrvatske Autoceste d.o.o,HRT d.d.,NOVA TOMA GRUPA d.o.o. za proizvodnju, trgovinu i usluge</derivirana_varijabla>
  </DomainObject.Predmet.StrankaNazivFormated>
  <DomainObject.Predmet.StrankaNazivFormatedOIB>
    <izvorni_sadrzaj>FINA ZAGREB, OIB 85821130368,Hrvatske Autoceste d.o.o, OIB 57500462912,HRT d.d., OIB 68419124305,NOVA TOMA GRUPA d.o.o. za proizvodnju, trgovinu i usluge, OIB 74455714192</izvorni_sadrzaj>
    <derivirana_varijabla naziv="DomainObject.Predmet.StrankaNazivFormatedOIB_1">FINA ZAGREB, OIB 85821130368,Hrvatske Autoceste d.o.o, OIB 57500462912,HRT d.d., OIB 68419124305,NOVA TOMA GRUPA d.o.o. za proizvodnju, trgovinu i usluge, OIB 74455714192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Formated_1">
      <item>FINA ZAGREB</item>
      <item>Hrvatske Autoceste d.o.o</item>
      <item>HRT d.d.</item>
      <item>NOVA TOMA GRUPA d.o.o. za proizvodnju, trgovinu i usluge</item>
    </derivirana_varijabla>
  </DomainObject.Predmet.StrankaListFormated>
  <DomainObject.Predmet.StrankaList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FormatedOIB>
  <DomainObject.Predmet.StrankaListFormatedWithAdress>
    <izvorni_sadrzaj>
      <item>FINA ZAGREB</item>
      <item>Hrvatske Autoceste d.o.o</item>
      <item>HRT d.d.</item>
      <item>NOVA TOMA GRUPA d.o.o. za proizvodnju, trgovinu i usluge, Radnička 2/c, 44330 Novska</item>
    </izvorni_sadrzaj>
    <derivirana_varijabla naziv="DomainObject.Predmet.StrankaListFormatedWithAdress_1">
      <item>FINA ZAGREB</item>
      <item>Hrvatske Autoceste d.o.o</item>
      <item>HRT d.d.</item>
      <item>NOVA TOMA GRUPA d.o.o. za proizvodnju, trgovinu i usluge, Radnička 2/c, 44330 Novska</item>
    </derivirana_varijabla>
  </DomainObject.Predmet.StrankaListFormatedWithAdress>
  <DomainObject.Predmet.StrankaListFormatedWithAdressOIB>
    <izvorni_sadrzaj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izvorni_sadrzaj>
    <derivirana_varijabla naziv="DomainObject.Predmet.StrankaListFormatedWithAdressOIB_1">
      <item>FINA ZAGREB, OIB 85821130368</item>
      <item>Hrvatske Autoceste d.o.o, OIB 57500462912</item>
      <item>HRT d.d., OIB 68419124305</item>
      <item>NOVA TOMA GRUPA d.o.o. za proizvodnju, trgovinu i usluge, OIB 74455714192, Radnička 2/c, 44330 Novska</item>
    </derivirana_varijabla>
  </DomainObject.Predmet.StrankaListFormatedWithAdressOIB>
  <DomainObject.Predmet.StrankaListNazivFormated>
    <izvorni_sadrzaj>
      <item>FINA ZAGREB</item>
      <item>Hrvatske Autoceste d.o.o</item>
      <item>HRT d.d.</item>
      <item>NOVA TOMA GRUPA d.o.o. za proizvodnju, trgovinu i usluge</item>
    </izvorni_sadrzaj>
    <derivirana_varijabla naziv="DomainObject.Predmet.StrankaListNazivFormated_1">
      <item>FINA ZAGREB</item>
      <item>Hrvatske Autoceste d.o.o</item>
      <item>HRT d.d.</item>
      <item>NOVA TOMA GRUPA d.o.o. za proizvodnju, trgovinu i usluge</item>
    </derivirana_varijabla>
  </DomainObject.Predmet.StrankaListNazivFormated>
  <DomainObject.Predmet.StrankaListNazivFormatedOIB>
    <izvorni_sadrzaj>
      <item>FINA ZAGREB, OIB 85821130368</item>
      <item>Hrvatske Autoceste d.o.o, OIB 57500462912</item>
      <item>HRT d.d., OIB 68419124305</item>
      <item>NOVA TOMA GRUPA d.o.o. za proizvodnju, trgovinu i usluge, OIB 74455714192</item>
    </izvorni_sadrzaj>
    <derivirana_varijabla naziv="DomainObject.Predmet.StrankaListNazivFormatedOIB_1">
      <item>FINA ZAGREB, OIB 85821130368</item>
      <item>Hrvatske Autoceste d.o.o, OIB 57500462912</item>
      <item>HRT d.d., OIB 68419124305</item>
      <item>NOVA TOMA GRUPA d.o.o. za proizvodnju, trgovinu i usluge, OIB 74455714192</item>
    </derivirana_varijabla>
  </DomainObject.Predmet.StrankaListNazivFormatedOIB>
  <DomainObject.Predmet.ProtuStrankaListFormated>
    <izvorni_sadrzaj>
      <item>SLAVONIJA d.o.o.</item>
    </izvorni_sadrzaj>
    <derivirana_varijabla naziv="DomainObject.Predmet.ProtuStrankaListFormated_1">
      <item>SLAVONIJA d.o.o.</item>
    </derivirana_varijabla>
  </DomainObject.Predmet.ProtuStrankaListFormated>
  <DomainObject.Predmet.ProtuStrankaListFormatedOIB>
    <izvorni_sadrzaj>
      <item>SLAVONIJA d.o.o., OIB 04488473328</item>
    </izvorni_sadrzaj>
    <derivirana_varijabla naziv="DomainObject.Predmet.ProtuStrankaListFormatedOIB_1">
      <item>SLAVONIJA d.o.o., OIB 04488473328</item>
    </derivirana_varijabla>
  </DomainObject.Predmet.ProtuStrankaListFormatedOIB>
  <DomainObject.Predmet.ProtuStrankaListFormatedWithAdress>
    <izvorni_sadrzaj>
      <item>SLAVONIJA d.o.o., Autocesta A3 Zagreb-Lipovac, odmorište Stari Grabovac, Novska</item>
    </izvorni_sadrzaj>
    <derivirana_varijabla naziv="DomainObject.Predmet.ProtuStrankaListFormatedWithAdress_1">
      <item>SLAVONIJA d.o.o., Autocesta A3 Zagreb-Lipovac, odmorište Stari Grabovac, Novska</item>
    </derivirana_varijabla>
  </DomainObject.Predmet.ProtuStrankaListFormatedWithAdress>
  <DomainObject.Predmet.ProtuStrankaListFormatedWithAdressOIB>
    <izvorni_sadrzaj>
      <item>SLAVONIJA d.o.o., OIB 04488473328, Autocesta A3 Zagreb-Lipovac, odmorište Stari Grabovac, Novska</item>
    </izvorni_sadrzaj>
    <derivirana_varijabla naziv="DomainObject.Predmet.ProtuStrankaListFormatedWithAdressOIB_1">
      <item>SLAVONIJA d.o.o., OIB 04488473328, Autocesta A3 Zagreb-Lipovac, odmorište Stari Grabovac, Novska</item>
    </derivirana_varijabla>
  </DomainObject.Predmet.ProtuStrankaListFormatedWithAdressOIB>
  <DomainObject.Predmet.ProtuStrankaListNazivFormated>
    <izvorni_sadrzaj>
      <item>SLAVONIJA d.o.o.</item>
    </izvorni_sadrzaj>
    <derivirana_varijabla naziv="DomainObject.Predmet.ProtuStrankaListNazivFormated_1">
      <item>SLAVONIJA d.o.o.</item>
    </derivirana_varijabla>
  </DomainObject.Predmet.ProtuStrankaListNazivFormated>
  <DomainObject.Predmet.ProtuStrankaListNazivFormatedOIB>
    <izvorni_sadrzaj>
      <item>SLAVONIJA d.o.o., OIB 04488473328</item>
    </izvorni_sadrzaj>
    <derivirana_varijabla naziv="DomainObject.Predmet.ProtuStrankaListNazivFormatedOIB_1">
      <item>SLAVONIJA d.o.o., OIB 04488473328</item>
    </derivirana_varijabla>
  </DomainObject.Predmet.ProtuStrankaListNazivFormatedOIB>
  <DomainObject.Predmet.OstaliList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Formated>
  <DomainObject.Predmet.OstaliList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FormatedOIB>
  <DomainObject.Predmet.OstaliListFormatedWithAdress>
    <izvorni_sadrzaj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izvorni_sadrzaj>
    <derivirana_varijabla naziv="DomainObject.Predmet.OstaliListFormatedWithAdress_1">
      <item>Saša Đurđević, Lepavina 88, 48306 Sokolovac</item>
      <item>Dubravko Tomljanović, Dravska 33, 10000 Zagreb</item>
      <item>Branka Malbašić,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Ulica grada Vukovara 41, 10000 Zagreb</item>
      <item>PROJECT-TRADE društvo s ograničenom odgovornošću za proizvodnju, trgovinu i usluge, Avenija Dubrava 46, 10000 Zagreb</item>
      <item>Josip Butigan, Iblerov trg 2, 10000 Zagreb</item>
      <item>UNIQA osiguranje d.d., Savska cesta 106, 10000 Zagreb</item>
      <item>KOVAČ &amp; PARTNERI odvjetničko društvo d.o.o., Šoštarićeva 10, Zagreb</item>
    </derivirana_varijabla>
  </DomainObject.Predmet.OstaliListFormatedWithAdress>
  <DomainObject.Predmet.OstaliListFormatedWithAdressOIB>
    <izvorni_sadrzaj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izvorni_sadrzaj>
    <derivirana_varijabla naziv="DomainObject.Predmet.OstaliListFormatedWithAdressOIB_1">
      <item>Saša Đurđević, Lepavina 88, 48306 Sokolovac</item>
      <item>Dubravko Tomljanović, Dravska 33, 10000 Zagreb</item>
      <item>Branka Malbašić, OIB 93517569919, Kolodvorska 2, 44320 Kutina</item>
      <item>Republika Hrvatska</item>
      <item>Županijsko državno odvjetništvo u Sisku, 44000 Sisak</item>
      <item>Hrvatska banka za obnovu i razvitak, Strossmayervo trg 9, 10000 Zagreb</item>
      <item>ZAGREBAČKI HOLDING, društvo s ograničenom odgovornošću za javni prijevoz, opskrbu vodom, održavanje čistoće, putnička a, OIB 85584865987, Ulica grada Vukovara 41, 10000 Zagreb</item>
      <item>PROJECT-TRADE društvo s ograničenom odgovornošću za proizvodnju, trgovinu i usluge, OIB 99180613311, Avenija Dubrava 46, 10000 Zagreb</item>
      <item>Josip Butigan, Iblerov trg 2, 10000 Zagreb</item>
      <item>UNIQA osiguranje d.d., OIB 75665455333, Savska cesta 106, 10000 Zagreb</item>
      <item>KOVAČ &amp; PARTNERI odvjetničko društvo d.o.o., OIB 37988832157, Šoštarićeva 10, Zagreb</item>
    </derivirana_varijabla>
  </DomainObject.Predmet.OstaliListFormatedWithAdressOIB>
  <DomainObject.Predmet.OstaliListNazivFormated>
    <izvorni_sadrzaj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izvorni_sadrzaj>
    <derivirana_varijabla naziv="DomainObject.Predmet.OstaliListNazivFormated_1"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KOVAČ &amp; PARTNERI odvjetničko društvo d.o.o.</item>
    </derivirana_varijabla>
  </DomainObject.Predmet.OstaliListNazivFormated>
  <DomainObject.Predmet.OstaliListNazivFormatedOIB>
    <izvorni_sadrzaj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izvorni_sadrzaj>
    <derivirana_varijabla naziv="DomainObject.Predmet.OstaliListNazivFormatedOIB_1">
      <item>Saša Đurđević</item>
      <item>Dubravko Tomljanović</item>
      <item>Branka Malbašić, OIB 93517569919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a, OIB 85584865987</item>
      <item>PROJECT-TRADE društvo s ograničenom odgovornošću za proizvodnju, trgovinu i usluge, OIB 99180613311</item>
      <item>Josip Butigan</item>
      <item>UNIQA osiguranje d.d., OIB 75665455333</item>
      <item>KOVAČ &amp; PARTNERI odvjetničko društvo d.o.o., OIB 37988832157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SLAVONIJA d.o.o.</izvorni_sadrzaj>
    <derivirana_varijabla naziv="DomainObject.Predmet.ProtustrankaIDrugi_1">SLAVONIJA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SLAVONIJA d.o.o., OIB 04488473328, Autocesta A3 Zagreb-Lipovac, odmorište Stari Grabovac, Novska</izvorni_sadrzaj>
    <derivirana_varijabla naziv="DomainObject.Predmet.ProtustrankaIDrugiAdressOIB_1">SLAVONIJA d.o.o., OIB 04488473328, Autocesta A3 Zagreb-Lipovac, odmorište Stari Grabovac,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izvorni_sadrzaj>
    <derivirana_varijabla naziv="DomainObject.Predmet.SudioniciListNaziv_1">
      <item>SLAVONIJA d.o.o.</item>
      <item>FINA ZAGREB</item>
      <item>Saša Đurđević</item>
      <item>Dubravko Tomljanović</item>
      <item>Branka Malbašić</item>
      <item>Republika Hrvatska</item>
      <item>Županijsko državno odvjetništvo u Sisku</item>
      <item>Hrvatska banka za obnovu i razvitak</item>
      <item>ZAGREBAČKI HOLDING, društvo s ograničenom odgovornošću za javni prijevoz, opskrbu vodom, održavanje čistoće, putnička a</item>
      <item>PROJECT-TRADE društvo s ograničenom odgovornošću za proizvodnju, trgovinu i usluge</item>
      <item>Josip Butigan</item>
      <item>UNIQA osiguranje d.d.</item>
      <item>Hrvatske Autoceste d.o.o</item>
      <item>HRT d.d.</item>
      <item>KOVAČ &amp; PARTNERI odvjetničko društvo d.o.o.</item>
      <item>NOVA TOMA GRUPA d.o.o. za proizvodnju, trgovinu i usluge</item>
    </derivirana_varijabla>
  </DomainObject.Predmet.SudioniciListNaziv>
  <DomainObject.Predmet.SudioniciListAdressOIB>
    <izvorni_sadrzaj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izvorni_sadrzaj>
    <derivirana_varijabla naziv="DomainObject.Predmet.SudioniciListAdressOIB_1">
      <item>SLAVONIJA d.o.o., OIB 04488473328, Autocesta A3 Zagreb-Lipovac, odmorište Stari Grabovac,Novska</item>
      <item>FINA ZAGREB, OIB 85821130368</item>
      <item>Saša Đurđević, Lepavina 88,48306 Sokolovac</item>
      <item>Dubravko Tomljanović, Dravska 33,10000 Zagreb</item>
      <item>Branka Malbašić, OIB 93517569919, Kolodvorska 2,44320 Kutina</item>
      <item>Republika Hrvatska</item>
      <item>Županijsko državno odvjetništvo u Sisku, 44000 Sisak</item>
      <item>Hrvatska banka za obnovu i razvitak, Strossmayervo trg 9,10000 Zagreb</item>
      <item>ZAGREBAČKI HOLDING, društvo s ograničenom odgovornošću za javni prijevoz, opskrbu vodom, održavanje čistoće, putnička a, OIB 85584865987, Ulica grada Vukovara 41,10000 Zagreb</item>
      <item>PROJECT-TRADE društvo s ograničenom odgovornošću za proizvodnju, trgovinu i usluge, OIB 99180613311, Avenija Dubrava 46,10000 Zagreb</item>
      <item>Josip Butigan, Iblerov trg 2,10000 Zagreb</item>
      <item>UNIQA osiguranje d.d., OIB 75665455333, Savska cesta 106,10000 Zagreb</item>
      <item>Hrvatske Autoceste d.o.o, OIB 57500462912</item>
      <item>HRT d.d., OIB 68419124305</item>
      <item>KOVAČ &amp; PARTNERI odvjetničko društvo d.o.o., OIB 37988832157, Šoštarićeva 10,Zagreb</item>
      <item>NOVA TOMA GRUPA d.o.o. za proizvodnju, trgovinu i usluge, OIB 74455714192, Radnička 2/c,44330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izvorni_sadrzaj>
    <derivirana_varijabla naziv="DomainObject.Predmet.SudioniciListNazivOIB_1">
      <item>, OIB 04488473328</item>
      <item>, OIB 85821130368</item>
      <item>, OIB null</item>
      <item>, OIB null</item>
      <item>, OIB 93517569919</item>
      <item>, OIB null</item>
      <item>, OIB null</item>
      <item>, OIB null</item>
      <item>, OIB 85584865987</item>
      <item>, OIB 99180613311</item>
      <item>, OIB null</item>
      <item>, OIB 75665455333</item>
      <item>, OIB 57500462912</item>
      <item>, OIB 68419124305</item>
      <item>, OIB 37988832157</item>
      <item>, OIB 74455714192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2526</properties:Characters>
  <properties:Lines>72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2016-07-08T08:41:00Z</dcterms:created>
  <dc:creator>Mihael Kovačić</dc:creator>
  <cp:lastModifiedBy>Sonja Pilić</cp:lastModifiedBy>
  <cp:lastPrinted>2016-07-08T08:43:00Z</cp:lastPrinted>
  <dcterms:modified xmlns:xsi="http://www.w3.org/2001/XMLSchema-instance" xsi:type="dcterms:W3CDTF">2016-07-08T09:06:00Z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