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bf92" w14:paraId="cc4bf92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D0FC9">
        <w:t>550</w:t>
      </w:r>
      <w:r w:rsidR="00BE14DE">
        <w:t>/</w:t>
      </w:r>
      <w:r w:rsidR="00245588">
        <w:t>16-</w:t>
      </w:r>
      <w:r w:rsidR="001D0FC9">
        <w:t>3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775B48">
        <w:t>JOSIP BAJLO vlasnik U.O. ALEA iz Zadra, Biogradska cesta 50</w:t>
      </w:r>
      <w:r w:rsidR="0004729B">
        <w:t xml:space="preserve">, OIB: </w:t>
      </w:r>
      <w:r w:rsidR="00775B48">
        <w:t>67821211743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A76E5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775B48">
        <w:t>JOSIP BAJLO vlasnik U.O. ALEA iz Zadra, Biogradska cesta 50, OIB: 67821211743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9A76E5" w:rsidP="00A70A5D" w:rsidR="000A6B55">
      <w:pPr>
        <w:jc w:val="center"/>
      </w:pPr>
      <w:r>
        <w:t>05.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B97525">
        <w:t>09</w:t>
      </w:r>
      <w:r w:rsidR="00A70A5D">
        <w:t>,</w:t>
      </w:r>
      <w:r w:rsidR="00775B48">
        <w:t>20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9A76E5" w:rsidP="000A6B55" w:rsidR="000A6B55">
      <w:pPr>
        <w:jc w:val="center"/>
      </w:pPr>
      <w:r>
        <w:t xml:space="preserve">05.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B97525">
        <w:t>09</w:t>
      </w:r>
      <w:r w:rsidR="00F92198">
        <w:t>,</w:t>
      </w:r>
      <w:r w:rsidR="00775B48">
        <w:t>22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775B48" w:rsidR="0067721B">
      <w:pPr>
        <w:jc w:val="both"/>
        <w:rPr>
          <w:b/>
        </w:rPr>
      </w:pPr>
      <w:r w:rsidRPr="00F60CD9">
        <w:tab/>
      </w:r>
      <w:r w:rsidR="00775B48">
        <w:t>Dužnik je</w:t>
      </w:r>
      <w:r w:rsidR="00775B48" w:rsidRPr="004E0D54">
        <w:t xml:space="preserve"> dostavi</w:t>
      </w:r>
      <w:r w:rsidR="00775B48">
        <w:t>o</w:t>
      </w:r>
      <w:r w:rsidR="00775B48" w:rsidRPr="004E0D54">
        <w:t xml:space="preserve"> ovom sudu prijedlog za pokretanje stečajnog postupka nad stečajnim dužnikom </w:t>
      </w:r>
      <w:r w:rsidR="00775B48">
        <w:t>JOSIP BAJLO vlasnik U.O. ALEA iz Zadra</w:t>
      </w:r>
      <w:r w:rsidR="00775B48" w:rsidRPr="004E0D54">
        <w:t>, navodeći da</w:t>
      </w:r>
      <w:r w:rsidR="0067721B">
        <w:t xml:space="preserve"> ne posluje, da je žiro račun u blokadi i da nema imovine. </w:t>
      </w:r>
      <w:r w:rsidR="00775B48" w:rsidRPr="004E0D54">
        <w:t xml:space="preserve"> </w:t>
      </w:r>
    </w:p>
    <w:p w:rsidRDefault="00775B48" w:rsidP="00775B48" w:rsidR="00775B48" w:rsidRPr="0067721B">
      <w:pPr>
        <w:jc w:val="both"/>
      </w:pPr>
      <w:r w:rsidRPr="00775B48">
        <w:rPr>
          <w:b/>
        </w:rPr>
        <w:lastRenderedPageBreak/>
        <w:tab/>
      </w:r>
      <w:r w:rsidRPr="0067721B">
        <w:t xml:space="preserve">Kako iz prijedloga za otvaranje stečajnog postupka proizlazi da je utvrđeno postojanje stečajnog razloga – nesposobnost za plaćanje predviđenog u čl. 6. st. 2. alineja 2. Stečajnog zakona jer iz prijedloga i isplatnih lista proizlazi da stečajni dužnik nije isplatio tri dospjele plaće, čime su predlagatelji osim toga učinili vjerojatnim postojanje svoje tražbine prema stečajnom dužniku, to je odlučeno kao u izreci ovog rješenja. </w:t>
      </w:r>
    </w:p>
    <w:p w:rsidRDefault="002A72E9" w:rsidP="00775B48" w:rsidR="00ED6162" w:rsidRPr="0067721B">
      <w:pPr>
        <w:jc w:val="both"/>
      </w:pPr>
      <w:r w:rsidRPr="0067721B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A76E5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75B48">
        <w:t>JOSIP BAJLO vlasnik U.O. ALEA iz Zadra</w:t>
      </w:r>
      <w:r w:rsidR="00775B48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  <w:r w:rsidR="00775B48">
        <w:t xml:space="preserve">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23F6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1D0FC9">
      <w:t>550/16-3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4729B"/>
    <w:rsid w:val="0005791D"/>
    <w:rsid w:val="00061A25"/>
    <w:rsid w:val="00067D16"/>
    <w:rsid w:val="00075671"/>
    <w:rsid w:val="00082736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232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0A36"/>
    <w:rsid w:val="001B22A8"/>
    <w:rsid w:val="001B3AB3"/>
    <w:rsid w:val="001C2BF1"/>
    <w:rsid w:val="001D0FC9"/>
    <w:rsid w:val="001D1E5D"/>
    <w:rsid w:val="001E4CA8"/>
    <w:rsid w:val="001F2306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739AC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3F6D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EB1"/>
    <w:rsid w:val="004E264A"/>
    <w:rsid w:val="004F1F54"/>
    <w:rsid w:val="004F4034"/>
    <w:rsid w:val="004F42BD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7721B"/>
    <w:rsid w:val="00686BDB"/>
    <w:rsid w:val="00690B11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7885"/>
    <w:rsid w:val="00732794"/>
    <w:rsid w:val="00736FC6"/>
    <w:rsid w:val="007404E9"/>
    <w:rsid w:val="00740948"/>
    <w:rsid w:val="00773885"/>
    <w:rsid w:val="00775B48"/>
    <w:rsid w:val="00780041"/>
    <w:rsid w:val="00784B41"/>
    <w:rsid w:val="00794DBD"/>
    <w:rsid w:val="00797B66"/>
    <w:rsid w:val="007A1710"/>
    <w:rsid w:val="007D0F79"/>
    <w:rsid w:val="007D6382"/>
    <w:rsid w:val="007D6FF4"/>
    <w:rsid w:val="007E0AFC"/>
    <w:rsid w:val="007E172D"/>
    <w:rsid w:val="007E41C6"/>
    <w:rsid w:val="007E4EA3"/>
    <w:rsid w:val="007F300A"/>
    <w:rsid w:val="007F6C6F"/>
    <w:rsid w:val="008042F7"/>
    <w:rsid w:val="00804821"/>
    <w:rsid w:val="00805D5C"/>
    <w:rsid w:val="00810184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FF5"/>
    <w:rsid w:val="008B6C47"/>
    <w:rsid w:val="008D51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97525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4FA1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259B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E31E4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770CA"/>
    <w:rsid w:val="00F8287C"/>
    <w:rsid w:val="00F835AE"/>
    <w:rsid w:val="00F866E1"/>
    <w:rsid w:val="00F902C1"/>
    <w:rsid w:val="00F92198"/>
    <w:rsid w:val="00F92769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23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F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F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F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F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23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F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F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F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F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St-550/2016</izvorni_sadrzaj>
    <derivirana_varijabla naziv="DomainObject.Predmet.OznakaBroj_1">St-550/2016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Bajlo</izvorni_sadrzaj>
    <derivirana_varijabla naziv="DomainObject.Predmet.StrankaFormated_1">  Josip Bajlo</derivirana_varijabla>
  </DomainObject.Predmet.StrankaFormated>
  <DomainObject.Predmet.StrankaFormatedOIB>
    <izvorni_sadrzaj>  Josip Bajlo, OIB 67821211743</izvorni_sadrzaj>
    <derivirana_varijabla naziv="DomainObject.Predmet.StrankaFormatedOIB_1">  Josip Bajlo, OIB 67821211743</derivirana_varijabla>
  </DomainObject.Predmet.StrankaFormatedOIB>
  <DomainObject.Predmet.StrankaFormatedWithAdress>
    <izvorni_sadrzaj> Josip Bajlo, Biogradska Cesta 50, 23000 Zadar</izvorni_sadrzaj>
    <derivirana_varijabla naziv="DomainObject.Predmet.StrankaFormatedWithAdress_1"> Josip Bajlo, Biogradska Cesta 50, 23000 Zadar</derivirana_varijabla>
  </DomainObject.Predmet.StrankaFormatedWithAdress>
  <DomainObject.Predmet.StrankaFormatedWithAdressOIB>
    <izvorni_sadrzaj> Josip Bajlo, OIB 67821211743, Biogradska Cesta 50, 23000 Zadar</izvorni_sadrzaj>
    <derivirana_varijabla naziv="DomainObject.Predmet.StrankaFormatedWithAdressOIB_1"> Josip Bajlo, OIB 67821211743, Biogradska Cesta 50, 23000 Zadar</derivirana_varijabla>
  </DomainObject.Predmet.StrankaFormatedWithAdressOIB>
  <DomainObject.Predmet.StrankaWithAdress>
    <izvorni_sadrzaj>Josip Bajlo Biogradska Cesta 50,23000 Zadar</izvorni_sadrzaj>
    <derivirana_varijabla naziv="DomainObject.Predmet.StrankaWithAdress_1">Josip Bajlo Biogradska Cesta 50,23000 Zadar</derivirana_varijabla>
  </DomainObject.Predmet.StrankaWithAdress>
  <DomainObject.Predmet.StrankaWithAdressOIB>
    <izvorni_sadrzaj>Josip Bajlo, OIB 67821211743, Biogradska Cesta 50,23000 Zadar</izvorni_sadrzaj>
    <derivirana_varijabla naziv="DomainObject.Predmet.StrankaWithAdressOIB_1">Josip Bajlo, OIB 67821211743, Biogradska Cesta 50,23000 Zadar</derivirana_varijabla>
  </DomainObject.Predmet.StrankaWithAdressOIB>
  <DomainObject.Predmet.StrankaNazivFormated>
    <izvorni_sadrzaj>Josip Bajlo</izvorni_sadrzaj>
    <derivirana_varijabla naziv="DomainObject.Predmet.StrankaNazivFormated_1">Josip Bajlo</derivirana_varijabla>
  </DomainObject.Predmet.StrankaNazivFormated>
  <DomainObject.Predmet.StrankaNazivFormatedOIB>
    <izvorni_sadrzaj>Josip Bajlo, OIB 67821211743</izvorni_sadrzaj>
    <derivirana_varijabla naziv="DomainObject.Predmet.StrankaNazivFormatedOIB_1">Josip Bajlo, OIB 67821211743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Josip Bajlo</item>
    </izvorni_sadrzaj>
    <derivirana_varijabla naziv="DomainObject.Predmet.StrankaListFormated_1">
      <item>Josip Bajlo</item>
    </derivirana_varijabla>
  </DomainObject.Predmet.StrankaListFormated>
  <DomainObject.Predmet.StrankaListFormatedOIB>
    <izvorni_sadrzaj>
      <item>Josip Bajlo, OIB 67821211743</item>
    </izvorni_sadrzaj>
    <derivirana_varijabla naziv="DomainObject.Predmet.StrankaListFormatedOIB_1">
      <item>Josip Bajlo, OIB 67821211743</item>
    </derivirana_varijabla>
  </DomainObject.Predmet.StrankaListFormatedOIB>
  <DomainObject.Predmet.StrankaListFormatedWithAdress>
    <izvorni_sadrzaj>
      <item>Josip Bajlo, Biogradska Cesta 50, 23000 Zadar</item>
    </izvorni_sadrzaj>
    <derivirana_varijabla naziv="DomainObject.Predmet.StrankaListFormatedWithAdress_1">
      <item>Josip Bajlo, Biogradska Cesta 50, 23000 Zadar</item>
    </derivirana_varijabla>
  </DomainObject.Predmet.StrankaListFormatedWithAdress>
  <DomainObject.Predmet.StrankaListFormatedWithAdressOIB>
    <izvorni_sadrzaj>
      <item>Josip Bajlo, OIB 67821211743, Biogradska Cesta 50, 23000 Zadar</item>
    </izvorni_sadrzaj>
    <derivirana_varijabla naziv="DomainObject.Predmet.StrankaListFormatedWithAdressOIB_1">
      <item>Josip Bajlo, OIB 67821211743, Biogradska Cesta 50, 23000 Zadar</item>
    </derivirana_varijabla>
  </DomainObject.Predmet.StrankaListFormatedWithAdressOIB>
  <DomainObject.Predmet.StrankaListNazivFormated>
    <izvorni_sadrzaj>
      <item>Josip Bajlo</item>
    </izvorni_sadrzaj>
    <derivirana_varijabla naziv="DomainObject.Predmet.StrankaListNazivFormated_1">
      <item>Josip Bajlo</item>
    </derivirana_varijabla>
  </DomainObject.Predmet.StrankaListNazivFormated>
  <DomainObject.Predmet.StrankaListNazivFormatedOIB>
    <izvorni_sadrzaj>
      <item>Josip Bajlo, OIB 67821211743</item>
    </izvorni_sadrzaj>
    <derivirana_varijabla naziv="DomainObject.Predmet.StrankaListNazivFormatedOIB_1">
      <item>Josip Bajlo, OIB 67821211743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Bajlo</izvorni_sadrzaj>
    <derivirana_varijabla naziv="DomainObject.Predmet.StrankaIDrugi_1">Josip Bajlo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Bajlo, OIB 67821211743, Biogradska Cesta 50, 23000 Zadar</izvorni_sadrzaj>
    <derivirana_varijabla naziv="DomainObject.Predmet.StrankaIDrugiAdressOIB_1">Josip Bajlo, OIB 67821211743, Biogradska Cesta 50,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Bajlo</item>
    </izvorni_sadrzaj>
    <derivirana_varijabla naziv="DomainObject.Predmet.SudioniciListNaziv_1">
      <item>Josip Bajlo</item>
    </derivirana_varijabla>
  </DomainObject.Predmet.SudioniciListNaziv>
  <DomainObject.Predmet.SudioniciListAdressOIB>
    <izvorni_sadrzaj>
      <item>Josip Bajlo, OIB 67821211743, Biogradska Cesta 50,23000 Zadar</item>
    </izvorni_sadrzaj>
    <derivirana_varijabla naziv="DomainObject.Predmet.SudioniciListAdressOIB_1">
      <item>Josip Bajlo, OIB 67821211743, Biogradska Cesta 50,23000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67821211743</item>
    </izvorni_sadrzaj>
    <derivirana_varijabla naziv="DomainObject.Predmet.SudioniciListNazivOIB_1">
      <item>, OIB 67821211743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99147-86C7-4431-A6D3-79C601D67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1822</properties:Characters>
  <properties:Lines>78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2016-04-22T10:40:00Z</dcterms:created>
  <dc:creator>Administrator</dc:creator>
  <cp:lastModifiedBy>wsadmin</cp:lastModifiedBy>
  <cp:lastPrinted>2016-03-18T09:50:00Z</cp:lastPrinted>
  <dcterms:modified xmlns:xsi="http://www.w3.org/2001/XMLSchema-instance" xsi:type="dcterms:W3CDTF">2016-04-22T12:22:00Z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