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e5f0" w14:paraId="6d1e5f0" w:rsidRDefault="007D3892" w:rsidP="007D3892" w:rsidR="007D389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2F7799">
        <w:t xml:space="preserve">ZADRUGA BRANITELJA Z.K.M. - zadruga za ekološku proizvodnju, prijevoz, građenje, turizam, savjetovanje i usluge, Ilok, Vlatka Kraljevića 12, OIB: 50205947472, MBS: 030093191, </w:t>
      </w:r>
      <w:r w:rsidR="00951975">
        <w:t xml:space="preserve">dana </w:t>
      </w:r>
      <w:r w:rsidR="002F7799">
        <w:t>15</w:t>
      </w:r>
      <w:r w:rsidR="00951975">
        <w:t xml:space="preserve">. </w:t>
      </w:r>
      <w:r w:rsidR="009779B7">
        <w:t>veljače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F7799">
        <w:t>Krešimir Matković, Ilok, Dr. Zlatana Sremca 1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 w:rsidR="002F7799">
        <w:rPr>
          <w:color w:val="000000"/>
        </w:rPr>
        <w:t xml:space="preserve">OIB: </w:t>
      </w:r>
      <w:r w:rsidR="002F7799" w:rsidRPr="002F7799">
        <w:rPr>
          <w:color w:val="000000"/>
        </w:rPr>
        <w:t>61241399865</w:t>
      </w:r>
      <w:r w:rsidR="002F7799">
        <w:rPr>
          <w:color w:val="000000"/>
        </w:rPr>
        <w:t xml:space="preserve">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9779B7">
        <w:rPr>
          <w:b/>
        </w:rPr>
        <w:t>5</w:t>
      </w:r>
      <w:r w:rsidR="000E06CF" w:rsidRPr="000E06CF">
        <w:rPr>
          <w:b/>
        </w:rPr>
        <w:t>.</w:t>
      </w:r>
      <w:r w:rsidR="009779B7">
        <w:rPr>
          <w:b/>
        </w:rPr>
        <w:t>0</w:t>
      </w:r>
      <w:r w:rsidR="008F634B">
        <w:rPr>
          <w:b/>
        </w:rPr>
        <w:t>00</w:t>
      </w:r>
      <w:r w:rsidR="00C06AA6" w:rsidRPr="00050FF8">
        <w:rPr>
          <w:b/>
        </w:rPr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F7799">
        <w:rPr>
          <w:b/>
        </w:rPr>
        <w:t>738</w:t>
      </w:r>
      <w:r w:rsidR="007D3892" w:rsidRPr="007D3892">
        <w:rPr>
          <w:b/>
        </w:rPr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F7799" w:rsidRPr="002F7799">
        <w:rPr>
          <w:color w:val="000000"/>
        </w:rPr>
        <w:t>Krešimir Matković, Ilok, Dr. Zlatana Sremca 1</w:t>
      </w:r>
      <w:r w:rsidR="009779B7" w:rsidRPr="009779B7">
        <w:rPr>
          <w:color w:val="000000"/>
        </w:rPr>
        <w:t>,</w:t>
      </w:r>
      <w:r>
        <w:t xml:space="preserve"> </w:t>
      </w:r>
      <w:r w:rsidR="002F7799">
        <w:t>OIB:</w:t>
      </w:r>
      <w:r w:rsidR="002F7799" w:rsidRPr="002F7799">
        <w:t xml:space="preserve"> 61241399865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779B7">
        <w:rPr>
          <w:b/>
        </w:rPr>
        <w:t>5.0</w:t>
      </w:r>
      <w:r w:rsidRPr="00050FF8">
        <w:rPr>
          <w:b/>
        </w:rPr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F7799">
        <w:rPr>
          <w:b/>
        </w:rPr>
        <w:t>738</w:t>
      </w:r>
      <w:r w:rsidR="007D3892" w:rsidRPr="007D3892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F7799">
        <w:t>Krešimir Matković, Ilok, Dr. Zlatana Sremca 1</w:t>
      </w:r>
      <w:r w:rsidR="009779B7" w:rsidRPr="009779B7">
        <w:rPr>
          <w:color w:val="000000"/>
        </w:rPr>
        <w:t>,</w:t>
      </w:r>
      <w:r w:rsidR="00742CE9">
        <w:t xml:space="preserve"> </w:t>
      </w:r>
      <w:r w:rsidR="002F7799">
        <w:t xml:space="preserve">OIB: </w:t>
      </w:r>
      <w:r w:rsidR="002F7799" w:rsidRPr="002F7799">
        <w:t>61241399865</w:t>
      </w:r>
      <w:r w:rsidR="002F779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F7799" w:rsidRPr="002F7799">
        <w:rPr>
          <w:color w:val="000000"/>
        </w:rPr>
        <w:t>Krešimir Matković, Ilok, Dr. Zlatana Sremca 1, OIB: 61241399865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0E06CF" w:rsidP="002F7799" w:rsidR="000E06CF">
      <w:pPr>
        <w:tabs>
          <w:tab w:pos="7455" w:val="left"/>
          <w:tab w:pos="9072" w:val="right"/>
        </w:tabs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2F7799" w:rsidP="002F7799" w:rsidR="002F779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>
        <w:rPr>
          <w:bCs/>
        </w:rPr>
        <w:t>23</w:t>
      </w:r>
      <w:r w:rsidRPr="00C119CF">
        <w:rPr>
          <w:bCs/>
        </w:rPr>
        <w:t xml:space="preserve">. ožujka 2016. g. podnijela ovom sudu prijedlog za pokretanje stečajnog postupka nad dužnikom </w:t>
      </w:r>
      <w:r>
        <w:t>ZADRUGA BRANITELJA Z.K.M. - zadruga za ekološku proizvodnju, prijevoz, građenje, turizam, savjetovanje i usluge, Ilok, Vlatka Kraljevića 12, OIB: 50205947472, MBS: 030093191</w:t>
      </w:r>
      <w:r w:rsidRPr="00C119CF">
        <w:rPr>
          <w:bCs/>
        </w:rPr>
        <w:t>, temeljem odredbe članka 110. stav 1.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2F7799">
        <w:t>738</w:t>
      </w:r>
      <w:r w:rsidR="007D3892">
        <w:t xml:space="preserve">/16 od </w:t>
      </w:r>
      <w:r w:rsidR="002F7799">
        <w:t>3</w:t>
      </w:r>
      <w:r w:rsidR="000E06CF">
        <w:t xml:space="preserve">. </w:t>
      </w:r>
      <w:r w:rsidR="002F7799">
        <w:t>listopada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F7799" w:rsidRPr="002F7799">
        <w:rPr>
          <w:color w:val="000000"/>
        </w:rPr>
        <w:t>Krešimir Matković, Ilok, Dr. Zlatana Sremca 1</w:t>
      </w:r>
      <w:r w:rsidR="002F7799" w:rsidRPr="009779B7">
        <w:rPr>
          <w:color w:val="000000"/>
        </w:rPr>
        <w:t>,</w:t>
      </w:r>
      <w:r w:rsidR="002F7799">
        <w:t xml:space="preserve"> OIB:</w:t>
      </w:r>
      <w:r w:rsidR="002F7799" w:rsidRPr="002F7799">
        <w:t xml:space="preserve"> 61241399865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2F7799">
        <w:t>738</w:t>
      </w:r>
      <w:r w:rsidR="007D3892">
        <w:t xml:space="preserve">/16 od </w:t>
      </w:r>
      <w:r w:rsidR="002F7799">
        <w:t>17</w:t>
      </w:r>
      <w:r w:rsidR="002E2049">
        <w:t xml:space="preserve">. </w:t>
      </w:r>
      <w:r w:rsidR="002F7799">
        <w:t>siječnja</w:t>
      </w:r>
      <w:r w:rsidR="002E2049">
        <w:t xml:space="preserve"> </w:t>
      </w:r>
      <w:r w:rsidR="007D3892">
        <w:t>201</w:t>
      </w:r>
      <w:r w:rsidR="002F7799">
        <w:t>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EA5CCF">
        <w:t>4</w:t>
      </w:r>
      <w:r w:rsidR="000E06CF">
        <w:t>.</w:t>
      </w:r>
      <w:r w:rsidR="00EA5CCF">
        <w:t>0</w:t>
      </w:r>
      <w:r w:rsidR="008F634B">
        <w:t>00</w:t>
      </w:r>
      <w:r w:rsidR="007E6D1A">
        <w:t>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2E2049">
        <w:t>ak</w:t>
      </w:r>
      <w:r w:rsidR="004C05DB">
        <w:t xml:space="preserve"> St-</w:t>
      </w:r>
      <w:r w:rsidR="003536D5">
        <w:t>738</w:t>
      </w:r>
      <w:r w:rsidR="007D3892">
        <w:t>/16</w:t>
      </w:r>
      <w:r w:rsidR="004C05DB">
        <w:t xml:space="preserve"> od </w:t>
      </w:r>
      <w:r w:rsidR="003536D5">
        <w:t>3</w:t>
      </w:r>
      <w:r w:rsidR="000E06CF">
        <w:t>.</w:t>
      </w:r>
      <w:r w:rsidR="003536D5">
        <w:t>10</w:t>
      </w:r>
      <w:r w:rsidR="000E06CF">
        <w:t>.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536D5" w:rsidRPr="003536D5">
        <w:rPr>
          <w:color w:val="000000"/>
        </w:rPr>
        <w:t>Krešimir Matković, Ilok, Dr. Zlatana Sremca 1, OIB: 61241399865</w:t>
      </w:r>
      <w:r w:rsidR="003536D5">
        <w:rPr>
          <w:color w:val="000000"/>
        </w:rPr>
        <w:t xml:space="preserve"> </w:t>
      </w:r>
      <w:r w:rsidR="002E2049">
        <w:t xml:space="preserve">je zaprimio dana </w:t>
      </w:r>
      <w:r w:rsidR="003536D5">
        <w:t>5</w:t>
      </w:r>
      <w:r w:rsidR="002E2049">
        <w:t xml:space="preserve">. </w:t>
      </w:r>
      <w:r w:rsidR="003536D5">
        <w:t>listopada</w:t>
      </w:r>
      <w:r w:rsidR="002E2049">
        <w:t xml:space="preserve"> 2016. g. </w:t>
      </w:r>
      <w:r w:rsidR="003536D5">
        <w:t xml:space="preserve">te Zaključak od 17.1.2017.g.  zaprimio je 23.1.2017. g. </w:t>
      </w:r>
      <w:r w:rsidR="002E2049">
        <w:t>a što je utvrđeno uvidom u povratnic</w:t>
      </w:r>
      <w:r w:rsidR="003536D5">
        <w:t>e</w:t>
      </w:r>
      <w:r w:rsidR="002E2049">
        <w:t xml:space="preserve"> koj</w:t>
      </w:r>
      <w:r w:rsidR="003536D5">
        <w:t>e</w:t>
      </w:r>
      <w:r w:rsidR="002E2049">
        <w:t xml:space="preserve"> se nalaz</w:t>
      </w:r>
      <w:r w:rsidR="003536D5">
        <w:t>e</w:t>
      </w:r>
      <w:r w:rsidR="002E2049">
        <w:t xml:space="preserve"> u spisu</w:t>
      </w:r>
      <w:r w:rsidR="003536D5">
        <w:t xml:space="preserve">,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536D5">
        <w:t>15</w:t>
      </w:r>
      <w:r w:rsidR="000E06CF">
        <w:t xml:space="preserve">. </w:t>
      </w:r>
      <w:r w:rsidR="007532AC">
        <w:t>veljače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7532AC" w:rsidRPr="007532A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536D5" w:rsidRPr="002F7799">
        <w:rPr>
          <w:color w:val="000000"/>
        </w:rPr>
        <w:t>Krešimir Matković, Ilok, Dr. Zlatana Sremca 1</w:t>
      </w:r>
      <w:r w:rsidR="003536D5" w:rsidRPr="009779B7">
        <w:rPr>
          <w:color w:val="000000"/>
        </w:rPr>
        <w:t>,</w:t>
      </w:r>
      <w:r w:rsidR="003536D5">
        <w:t xml:space="preserve"> 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4399E" w:rsidP="007E6D1A" w:rsidR="007E6D1A">
      <w:pPr>
        <w:numPr>
          <w:ilvl w:val="0"/>
          <w:numId w:val="11"/>
        </w:numPr>
      </w:pPr>
      <w:r>
        <w:t>R 23/2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518" w:rsidP="00C06AA6" w:rsidR="000E4518">
      <w:r>
        <w:separator/>
      </w:r>
    </w:p>
  </w:endnote>
  <w:endnote w:id="0" w:type="continuationSeparator">
    <w:p w:rsidRDefault="000E4518" w:rsidP="00C06AA6" w:rsidR="000E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518" w:rsidP="00C06AA6" w:rsidR="000E4518">
      <w:r>
        <w:separator/>
      </w:r>
    </w:p>
  </w:footnote>
  <w:footnote w:id="0" w:type="continuationSeparator">
    <w:p w:rsidRDefault="000E4518" w:rsidP="00C06AA6" w:rsidR="000E4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5DE0">
      <w:rPr>
        <w:noProof/>
      </w:rPr>
      <w:t>1</w:t>
    </w:r>
    <w:r>
      <w:fldChar w:fldCharType="end"/>
    </w:r>
  </w:p>
  <w:p w:rsidRDefault="002F7799" w:rsidP="002F7799" w:rsidR="002F7799">
    <w:pPr>
      <w:tabs>
        <w:tab w:pos="7455" w:val="left"/>
        <w:tab w:pos="9072" w:val="right"/>
      </w:tabs>
      <w:jc w:val="right"/>
    </w:pPr>
    <w:r>
      <w:t>6 St-738/16-8</w:t>
    </w:r>
  </w:p>
  <w:p w:rsidRDefault="00C06AA6" w:rsidP="002F7799" w:rsidR="00C06AA6">
    <w:pPr>
      <w:pStyle w:val="Zaglavlje"/>
      <w:tabs>
        <w:tab w:pos="4536" w:val="clear"/>
        <w:tab w:pos="9072" w:val="clear"/>
        <w:tab w:pos="73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4518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B242D"/>
    <w:rsid w:val="002D2610"/>
    <w:rsid w:val="002E2049"/>
    <w:rsid w:val="002F51D6"/>
    <w:rsid w:val="002F66FE"/>
    <w:rsid w:val="002F7799"/>
    <w:rsid w:val="00342079"/>
    <w:rsid w:val="003536D5"/>
    <w:rsid w:val="003612A7"/>
    <w:rsid w:val="00375C7E"/>
    <w:rsid w:val="003924AF"/>
    <w:rsid w:val="003D02B1"/>
    <w:rsid w:val="003D5DE0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C07DE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399E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D5D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5D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D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D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D5D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5D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D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D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Z.K.M. - zadruga za ekološku proizvodnju, prijevoz, građenje, turizam, savjetovanje i usluge</izvorni_sadrzaj>
    <derivirana_varijabla naziv="DomainObject.Predmet.ProtustrankaFormated_1">  ZADRUGA BRANITELJA Z.K.M. - zadruga za ekološku proizvodnju, prijevoz, građenje, turizam, savjetovanje i usluge</derivirana_varijabla>
  </DomainObject.Predmet.ProtustrankaFormated>
  <DomainObject.Predmet.ProtustrankaFormatedOIB>
    <izvorni_sadrzaj>  ZADRUGA BRANITELJA Z.K.M. - zadruga za ekološku proizvodnju, prijevoz, građenje, turizam, savjetovanje i usluge, OIB 50205947472</izvorni_sadrzaj>
    <derivirana_varijabla naziv="DomainObject.Predmet.ProtustrankaFormatedOIB_1">  ZADRUGA BRANITELJA Z.K.M. - zadruga za ekološku proizvodnju, prijevoz, građenje, turizam, savjetovanje i usluge, OIB 50205947472</derivirana_varijabla>
  </DomainObject.Predmet.ProtustrankaFormatedOIB>
  <DomainObject.Predmet.ProtustrankaFormatedWithAdress>
    <izvorni_sadrzaj> ZADRUGA BRANITELJA Z.K.M. - zadruga za ekološku proizvodnju, prijevoz, građenje, turizam, savjetovanje i usluge, Vlatka Kraljevića 12, 32236 Ilok</izvorni_sadrzaj>
    <derivirana_varijabla naziv="DomainObject.Predmet.ProtustrankaFormatedWithAdress_1"> ZADRUGA BRANITELJA Z.K.M. - zadruga za ekološku proizvodnju, prijevoz, građenje, turizam, savjetovanje i usluge, Vlatka Kraljevića 12, 32236 Ilok</derivirana_varijabla>
  </DomainObject.Predmet.ProtustrankaFormatedWithAdress>
  <DomainObject.Predmet.ProtustrankaFormatedWithAdressOIB>
    <izvorni_sadrzaj> ZADRUGA BRANITELJA Z.K.M. - zadruga za ekološku proizvodnju, prijevoz, građenje, turizam, savjetovanje i usluge, OIB 50205947472, Vlatka Kraljevića 12, 32236 Ilok</izvorni_sadrzaj>
    <derivirana_varijabla naziv="DomainObject.Predmet.ProtustrankaFormatedWithAdressOIB_1"> ZADRUGA BRANITELJA Z.K.M. - zadruga za ekološku proizvodnju, prijevoz, građenje, turizam, savjetovanje i usluge, OIB 50205947472, Vlatka Kraljevića 12, 32236 Ilok</derivirana_varijabla>
  </DomainObject.Predmet.ProtustrankaFormatedWithAdressOIB>
  <DomainObject.Predmet.ProtustrankaWithAdress>
    <izvorni_sadrzaj>ZADRUGA BRANITELJA Z.K.M. - zadruga za ekološku proizvodnju, prijevoz, građenje, turizam, savjetovanje i usluge Vlatka Kraljevića 12, 32236 Ilok</izvorni_sadrzaj>
    <derivirana_varijabla naziv="DomainObject.Predmet.ProtustrankaWithAdress_1">ZADRUGA BRANITELJA Z.K.M. - zadruga za ekološku proizvodnju, prijevoz, građenje, turizam, savjetovanje i usluge Vlatka Kraljevića 12, 32236 Ilok</derivirana_varijabla>
  </DomainObject.Predmet.ProtustrankaWithAdress>
  <DomainObject.Predmet.ProtustrankaWith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WithAdressOIB_1">ZADRUGA BRANITELJA Z.K.M. - zadruga za ekološku proizvodnju, prijevoz, građenje, turizam, savjetovanje i usluge, OIB 50205947472, Vlatka Kraljevića 12, 32236 Ilok</derivirana_varijabla>
  </DomainObject.Predmet.ProtustrankaWithAdressOIB>
  <DomainObject.Predmet.ProtustrankaNazivFormated>
    <izvorni_sadrzaj>ZADRUGA BRANITELJA Z.K.M. - zadruga za ekološku proizvodnju, prijevoz, građenje, turizam, savjetovanje i usluge</izvorni_sadrzaj>
    <derivirana_varijabla naziv="DomainObject.Predmet.ProtustrankaNazivFormated_1">ZADRUGA BRANITELJA Z.K.M. - zadruga za ekološku proizvodnju, prijevoz, građenje, turizam, savjetovanje i usluge</derivirana_varijabla>
  </DomainObject.Predmet.ProtustrankaNazivFormated>
  <DomainObject.Predmet.ProtustrankaNazivFormatedOIB>
    <izvorni_sadrzaj>ZADRUGA BRANITELJA Z.K.M. - zadruga za ekološku proizvodnju, prijevoz, građenje, turizam, savjetovanje i usluge, OIB 50205947472</izvorni_sadrzaj>
    <derivirana_varijabla naziv="DomainObject.Predmet.ProtustrankaNazivFormatedOIB_1">ZADRUGA BRANITELJA Z.K.M. - zadruga za ekološku proizvodnju, prijevoz, građenje, turizam, savjetovanje i usluge, OIB 50205947472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Z.K.M. - zadruga za ekološku proizvodnju, prijevoz, građenje, turizam, savjetovanje i usluge</item>
    </izvorni_sadrzaj>
    <derivirana_varijabla naziv="DomainObject.Predmet.ProtuStrankaListFormated_1">
      <item>ZADRUGA BRANITELJA Z.K.M. - zadruga za ekološku proizvodnju, prijevoz, građenje, turizam, savjetovanje i usluge</item>
    </derivirana_varijabla>
  </DomainObject.Predmet.ProtuStrankaListFormated>
  <DomainObject.Predmet.ProtuStrankaListFormatedOIB>
    <izvorni_sadrzaj>
      <item>ZADRUGA BRANITELJA Z.K.M. - zadruga za ekološku proizvodnju, prijevoz, građenje, turizam, savjetovanje i usluge, OIB 50205947472</item>
    </izvorni_sadrzaj>
    <derivirana_varijabla naziv="DomainObject.Predmet.ProtuStrankaListFormatedOIB_1">
      <item>ZADRUGA BRANITELJA Z.K.M. - zadruga za ekološku proizvodnju, prijevoz, građenje, turizam, savjetovanje i usluge, OIB 50205947472</item>
    </derivirana_varijabla>
  </DomainObject.Predmet.ProtuStrankaListFormatedOIB>
  <DomainObject.Predmet.ProtuStrankaListFormatedWithAdress>
    <izvorni_sadrzaj>
      <item>ZADRUGA BRANITELJA Z.K.M. - zadruga za ekološku proizvodnju, prijevoz, građenje, turizam, savjetovanje i usluge, Vlatka Kraljevića 12, 32236 Ilok</item>
    </izvorni_sadrzaj>
    <derivirana_varijabla naziv="DomainObject.Predmet.ProtuStrankaListFormatedWithAdress_1">
      <item>ZADRUGA BRANITELJA Z.K.M. - zadruga za ekološku proizvodnju, prijevoz, građenje, turizam, savjetovanje i usluge, Vlatka Kraljevića 12, 32236 Ilok</item>
    </derivirana_varijabla>
  </DomainObject.Predmet.ProtuStrankaListFormatedWithAdress>
  <DomainObject.Predmet.ProtuStrankaListFormatedWithAdressOIB>
    <izvorni_sadrzaj>
      <item>ZADRUGA BRANITELJA Z.K.M. - zadruga za ekološku proizvodnju, prijevoz, građenje, turizam, savjetovanje i usluge, OIB 50205947472, Vlatka Kraljevića 12, 32236 Ilok</item>
    </izvorni_sadrzaj>
    <derivirana_varijabla naziv="DomainObject.Predmet.ProtuStrankaListFormatedWithAdressOIB_1">
      <item>ZADRUGA BRANITELJA Z.K.M. - zadruga za ekološku proizvodnju, prijevoz, građenje, turizam, savjetovanje i usluge, OIB 50205947472, Vlatka Kraljevića 12, 32236 Ilok</item>
    </derivirana_varijabla>
  </DomainObject.Predmet.ProtuStrankaListFormatedWithAdressOIB>
  <DomainObject.Predmet.ProtuStrankaListNazivFormated>
    <izvorni_sadrzaj>
      <item>ZADRUGA BRANITELJA Z.K.M. - zadruga za ekološku proizvodnju, prijevoz, građenje, turizam, savjetovanje i usluge</item>
    </izvorni_sadrzaj>
    <derivirana_varijabla naziv="DomainObject.Predmet.ProtuStrankaListNazivFormated_1">
      <item>ZADRUGA BRANITELJA Z.K.M. - zadruga za ekološku proizvodnju, prijevoz, građenje, turizam, savjetovanje i usluge</item>
    </derivirana_varijabla>
  </DomainObject.Predmet.ProtuStrankaListNazivFormated>
  <DomainObject.Predmet.ProtuStrankaListNazivFormatedOIB>
    <izvorni_sadrzaj>
      <item>ZADRUGA BRANITELJA Z.K.M. - zadruga za ekološku proizvodnju, prijevoz, građenje, turizam, savjetovanje i usluge, OIB 50205947472</item>
    </izvorni_sadrzaj>
    <derivirana_varijabla naziv="DomainObject.Predmet.ProtuStrankaListNazivFormatedOIB_1">
      <item>ZADRUGA BRANITELJA Z.K.M. - zadruga za ekološku proizvodnju, prijevoz, građenje, turizam, savjetovanje i usluge, OIB 50205947472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Z.K.M. - zadruga za ekološku proizvodnju, prijevoz, građenje, turizam, savjetovanje i usluge</izvorni_sadrzaj>
    <derivirana_varijabla naziv="DomainObject.Predmet.ProtustrankaIDrugi_1">ZADRUGA BRANITELJA Z.K.M. - zadruga za ekološku proizvodnju, prijevoz, građenje, turizam, savjetovanje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Z.K.M. - zadruga za ekološku proizvodnju, prijevoz, građenje, turizam, savjetovanje i usluge, OIB 50205947472, Vlatka Kraljevića 12, 32236 Ilok</izvorni_sadrzaj>
    <derivirana_varijabla naziv="DomainObject.Predmet.ProtustrankaIDrugiAdressOIB_1">ZADRUGA BRANITELJA Z.K.M. - zadruga za ekološku proizvodnju, prijevoz, građenje, turizam, savjetovanje i usluge, OIB 50205947472, Vlatka Kraljevića 12,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Z.K.M. - zadruga za ekološku proizvodnju, prijevoz, građenje, turizam, savjetovanje i usluge</item>
    </izvorni_sadrzaj>
    <derivirana_varijabla naziv="DomainObject.Predmet.SudioniciListNaziv_1">
      <item>FINA RC OSIJEK</item>
      <item>ZADRUGA BRANITELJA Z.K.M. - zadruga za ekološku proizvodnju, prijevoz, građenje, turizam, savjetovanje i usluge</item>
    </derivirana_varijabla>
  </DomainObject.Predmet.SudioniciListNaziv>
  <DomainObject.Predmet.SudioniciListAdressOIB>
    <izvorni_sadrzaj>
      <item>FINA RC OSIJEK, OIB 85821130368</item>
      <item>ZADRUGA BRANITELJA Z.K.M. - zadruga za ekološku proizvodnju, prijevoz, građenje, turizam, savjetovanje i usluge, OIB 50205947472, Vlatka Kraljevića 12,32236 Ilok</item>
    </izvorni_sadrzaj>
    <derivirana_varijabla naziv="DomainObject.Predmet.SudioniciListAdressOIB_1">
      <item>FINA RC OSIJEK, OIB 85821130368</item>
      <item>ZADRUGA BRANITELJA Z.K.M. - zadruga za ekološku proizvodnju, prijevoz, građenje, turizam, savjetovanje i usluge, OIB 50205947472, Vlatka Kraljevića 12,32236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50205947472</item>
    </izvorni_sadrzaj>
    <derivirana_varijabla naziv="DomainObject.Predmet.SudioniciListNazivOIB_1">
      <item>, OIB 85821130368</item>
      <item>, OIB 50205947472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8DB3E-FF83-418C-BB1E-F47C28F35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3480</properties:Characters>
  <properties:Lines>97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2017-02-15T11:06:00Z</dcterms:created>
  <dc:creator>Korisnik</dc:creator>
  <cp:lastModifiedBy>Snježana Markotić Jurić</cp:lastModifiedBy>
  <cp:lastPrinted>2017-02-15T11:05:00Z</cp:lastPrinted>
  <dcterms:modified xmlns:xsi="http://www.w3.org/2001/XMLSchema-instance" xsi:type="dcterms:W3CDTF">2017-02-15T11:07:00Z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