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6808" w14:paraId="73f6808" w:rsidRDefault="004E473B" w:rsidR="00A1080C" w:rsidRPr="00815C78">
      <w:pPr>
        <w15:collapsed w:val="false"/>
        <w:rPr>
          <w:b/>
        </w:rPr>
      </w:pPr>
      <w:bookmarkStart w:name="_GoBack" w:id="0"/>
      <w:bookmarkEnd w:id="0"/>
      <w:r w:rsidRPr="00815C78">
        <w:rPr>
          <w:b/>
        </w:rPr>
        <w:t xml:space="preserve">               </w:t>
      </w:r>
      <w:r w:rsidR="0085588E" w:rsidRPr="00815C78">
        <w:rPr>
          <w:b/>
        </w:rPr>
        <w:t xml:space="preserve"> </w:t>
      </w:r>
      <w:r w:rsidRPr="00815C78">
        <w:rPr>
          <w:b/>
        </w:rPr>
        <w:t xml:space="preserve"> </w:t>
      </w:r>
    </w:p>
    <w:p w:rsidRDefault="005F5C85" w:rsidP="005F5C85" w:rsidR="005F5C85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C85" w:rsidP="005F5C85" w:rsidR="005F5C85">
      <w:pPr>
        <w:jc w:val="both"/>
      </w:pPr>
      <w:r>
        <w:t xml:space="preserve">  REPUBLIKA HRVATSKA</w:t>
      </w:r>
    </w:p>
    <w:p w:rsidRDefault="005F5C85" w:rsidP="005F5C85" w:rsidR="005F5C85">
      <w:pPr>
        <w:jc w:val="both"/>
      </w:pPr>
      <w:r>
        <w:t>TRGOVAČKI SUD  U PAZINU</w:t>
      </w:r>
    </w:p>
    <w:p w:rsidRDefault="005F5C85" w:rsidP="005F5C85" w:rsidR="005F5C85">
      <w:pPr>
        <w:jc w:val="both"/>
      </w:pPr>
      <w:r>
        <w:t xml:space="preserve">           Pazin, Dršćevka 1                                              </w:t>
      </w:r>
    </w:p>
    <w:p w:rsidRDefault="00A1080C" w:rsidR="00A1080C" w:rsidRPr="00815C78">
      <w:pPr>
        <w:rPr>
          <w:b/>
        </w:rPr>
      </w:pPr>
    </w:p>
    <w:p w:rsidRDefault="00A1080C" w:rsidR="00A1080C" w:rsidRPr="00815C78">
      <w:pPr>
        <w:rPr>
          <w:b/>
        </w:rPr>
      </w:pPr>
    </w:p>
    <w:p w:rsidRDefault="00A1080C" w:rsidR="00A1080C" w:rsidRPr="00815C78">
      <w:pPr>
        <w:rPr>
          <w:b/>
        </w:rPr>
      </w:pPr>
    </w:p>
    <w:p w:rsidRDefault="005F5C85" w:rsidP="005F5C85" w:rsidR="00A1080C">
      <w:pPr>
        <w:jc w:val="center"/>
      </w:pPr>
      <w:r w:rsidRPr="005F5C85">
        <w:t xml:space="preserve">R E P U B L I K A  H R V A T S K A </w:t>
      </w:r>
    </w:p>
    <w:p w:rsidRDefault="005F5C85" w:rsidP="005F5C85" w:rsidR="005F5C85">
      <w:pPr>
        <w:jc w:val="center"/>
      </w:pPr>
    </w:p>
    <w:p w:rsidRDefault="00CD36C1" w:rsidP="00CD36C1" w:rsidR="00795F9A" w:rsidRPr="00CD36C1">
      <w:pPr>
        <w:ind w:firstLine="708" w:left="2124"/>
        <w:jc w:val="center"/>
      </w:pPr>
      <w:r>
        <w:t>Z A K L J U Č A K</w:t>
      </w:r>
      <w:r w:rsidR="00A1080C" w:rsidRPr="00815C78">
        <w:rPr>
          <w:b/>
        </w:rPr>
        <w:tab/>
      </w:r>
      <w:r w:rsidR="00A1080C" w:rsidRPr="00815C78">
        <w:rPr>
          <w:b/>
        </w:rPr>
        <w:tab/>
      </w:r>
      <w:r w:rsidR="00A1080C" w:rsidRPr="00815C78">
        <w:rPr>
          <w:b/>
        </w:rPr>
        <w:tab/>
      </w:r>
      <w:r w:rsidR="00A1080C" w:rsidRPr="00815C78">
        <w:rPr>
          <w:b/>
        </w:rPr>
        <w:tab/>
      </w:r>
      <w:r w:rsidR="00795F9A" w:rsidRPr="00815C78">
        <w:rPr>
          <w:b/>
        </w:rPr>
        <w:tab/>
      </w:r>
      <w:r w:rsidR="0085588E" w:rsidRPr="00815C78">
        <w:rPr>
          <w:b/>
        </w:rPr>
        <w:t xml:space="preserve">                   </w:t>
      </w:r>
      <w:r w:rsidR="00795F9A" w:rsidRPr="00815C78">
        <w:rPr>
          <w:b/>
        </w:rPr>
        <w:tab/>
      </w:r>
      <w:r w:rsidR="00795F9A" w:rsidRPr="00815C78">
        <w:rPr>
          <w:b/>
        </w:rPr>
        <w:tab/>
      </w:r>
      <w:r>
        <w:rPr>
          <w:b/>
        </w:rPr>
        <w:t xml:space="preserve">   </w:t>
      </w:r>
    </w:p>
    <w:p w:rsidRDefault="00A1080C" w:rsidR="00A1080C" w:rsidRPr="00815C78">
      <w:pPr>
        <w:rPr>
          <w:b/>
        </w:rPr>
      </w:pPr>
    </w:p>
    <w:p w:rsidRDefault="00997A05" w:rsidR="00997A05" w:rsidRPr="00815C78">
      <w:pPr>
        <w:rPr>
          <w:b/>
        </w:rPr>
      </w:pPr>
    </w:p>
    <w:p w:rsidRDefault="00CD75F5" w:rsidP="001A2776" w:rsidR="00996712" w:rsidRPr="00815C78">
      <w:pPr>
        <w:ind w:firstLine="708"/>
        <w:jc w:val="both"/>
      </w:pPr>
      <w:r w:rsidRPr="00815C78">
        <w:t>Trgovački sud u Pazinu, po stečajnom sucu Damiru Rabar</w:t>
      </w:r>
      <w:r w:rsidR="001A2776" w:rsidRPr="00815C78">
        <w:t>u</w:t>
      </w:r>
      <w:r w:rsidRPr="00815C78">
        <w:t xml:space="preserve">, u stečajnom postupku </w:t>
      </w:r>
      <w:r w:rsidR="001A2776" w:rsidRPr="00815C78">
        <w:t xml:space="preserve">nad dužnikom </w:t>
      </w:r>
      <w:r w:rsidR="005F5C85" w:rsidRPr="006349D1">
        <w:t>BOJOPLAST d.d. u stečaju, Pula, Medulinska br. 53, OIB: 92113402303</w:t>
      </w:r>
      <w:r w:rsidR="001A2776" w:rsidRPr="00815C78">
        <w:t xml:space="preserve">, dana </w:t>
      </w:r>
      <w:r w:rsidR="005F5C85">
        <w:t>23. ožujka</w:t>
      </w:r>
      <w:r w:rsidR="001A2776" w:rsidRPr="00815C78">
        <w:t xml:space="preserve"> 201</w:t>
      </w:r>
      <w:r w:rsidR="00570E81" w:rsidRPr="00815C78">
        <w:t>6</w:t>
      </w:r>
      <w:r w:rsidR="001A2776" w:rsidRPr="00815C78">
        <w:t>.</w:t>
      </w:r>
      <w:r w:rsidR="001A2776" w:rsidRPr="00815C78">
        <w:rPr>
          <w:b/>
          <w:bCs/>
        </w:rPr>
        <w:t xml:space="preserve"> </w:t>
      </w:r>
      <w:r w:rsidR="001A2776" w:rsidRPr="00815C78">
        <w:t xml:space="preserve">godine, </w:t>
      </w:r>
      <w:r w:rsidRPr="00815C78">
        <w:t>donio je slijedeći</w:t>
      </w:r>
    </w:p>
    <w:p w:rsidRDefault="00CD75F5" w:rsidP="00CD75F5" w:rsidR="00CD75F5" w:rsidRPr="00815C78">
      <w:pPr>
        <w:jc w:val="both"/>
      </w:pPr>
    </w:p>
    <w:p w:rsidRDefault="00CD75F5" w:rsidP="00CD75F5" w:rsidR="00CD75F5" w:rsidRPr="00CD36C1">
      <w:pPr>
        <w:jc w:val="center"/>
      </w:pPr>
      <w:r w:rsidRPr="00CD36C1">
        <w:t>z a k l j u č a k</w:t>
      </w:r>
    </w:p>
    <w:p w:rsidRDefault="00996712" w:rsidP="00CD75F5" w:rsidR="00996712">
      <w:pPr>
        <w:jc w:val="both"/>
        <w:rPr>
          <w:b/>
        </w:rPr>
      </w:pPr>
    </w:p>
    <w:p w:rsidRDefault="00DB2963" w:rsidP="00CD75F5" w:rsidR="00DB2963" w:rsidRPr="00815C78">
      <w:pPr>
        <w:jc w:val="both"/>
        <w:rPr>
          <w:b/>
        </w:rPr>
      </w:pPr>
    </w:p>
    <w:p w:rsidRDefault="008E1304" w:rsidP="005E211A" w:rsidR="005E211A" w:rsidRPr="00815C78">
      <w:pPr>
        <w:numPr>
          <w:ilvl w:val="0"/>
          <w:numId w:val="1"/>
        </w:numPr>
        <w:jc w:val="both"/>
        <w:rPr>
          <w:i/>
        </w:rPr>
      </w:pPr>
      <w:r w:rsidRPr="00815C78">
        <w:t>Ispravlja se</w:t>
      </w:r>
      <w:r w:rsidR="001A2291" w:rsidRPr="00815C78">
        <w:t xml:space="preserve"> </w:t>
      </w:r>
      <w:r w:rsidR="005F5C85">
        <w:t>zaključak</w:t>
      </w:r>
      <w:r w:rsidR="00570E81" w:rsidRPr="00815C78">
        <w:t xml:space="preserve"> </w:t>
      </w:r>
      <w:r w:rsidR="006C795A" w:rsidRPr="00815C78">
        <w:t>ovog suda posl.</w:t>
      </w:r>
      <w:r w:rsidR="00570E81" w:rsidRPr="00815C78">
        <w:t xml:space="preserve"> </w:t>
      </w:r>
      <w:r w:rsidR="005F5C85">
        <w:t>broj 1</w:t>
      </w:r>
      <w:r w:rsidR="006C795A" w:rsidRPr="00815C78">
        <w:t xml:space="preserve"> St-</w:t>
      </w:r>
      <w:r w:rsidR="005F5C85">
        <w:t>5</w:t>
      </w:r>
      <w:r w:rsidR="006C795A" w:rsidRPr="00815C78">
        <w:t>/1</w:t>
      </w:r>
      <w:r w:rsidR="005F5C85">
        <w:t>5</w:t>
      </w:r>
      <w:r w:rsidR="006C795A" w:rsidRPr="00815C78">
        <w:t>-</w:t>
      </w:r>
      <w:r w:rsidR="005F5C85">
        <w:t>342</w:t>
      </w:r>
      <w:r w:rsidR="006C795A" w:rsidRPr="00815C78">
        <w:t xml:space="preserve"> od </w:t>
      </w:r>
      <w:r w:rsidR="005F5C85">
        <w:t>22. ožujka 2016</w:t>
      </w:r>
      <w:r w:rsidR="006C795A" w:rsidRPr="00815C78">
        <w:t xml:space="preserve">. </w:t>
      </w:r>
      <w:r w:rsidR="00FA5D8A" w:rsidRPr="00815C78">
        <w:t>godine u točki I</w:t>
      </w:r>
      <w:r w:rsidR="005F5C85">
        <w:t>I</w:t>
      </w:r>
      <w:r w:rsidR="00FA5D8A" w:rsidRPr="00815C78">
        <w:t>.</w:t>
      </w:r>
      <w:r w:rsidR="005F5C85">
        <w:t xml:space="preserve"> i III.</w:t>
      </w:r>
      <w:r w:rsidR="00FA5D8A" w:rsidRPr="00815C78">
        <w:t xml:space="preserve"> tako da umjesto teksta:</w:t>
      </w:r>
      <w:r w:rsidRPr="00815C78">
        <w:rPr>
          <w:i/>
        </w:rPr>
        <w:t xml:space="preserve"> </w:t>
      </w:r>
    </w:p>
    <w:p w:rsidRDefault="005E211A" w:rsidP="005E211A" w:rsidR="005E211A" w:rsidRPr="00815C78">
      <w:pPr>
        <w:ind w:left="720"/>
        <w:jc w:val="both"/>
        <w:rPr>
          <w:i/>
        </w:rPr>
      </w:pPr>
    </w:p>
    <w:p w:rsidRDefault="005E211A" w:rsidP="005E211A" w:rsidR="005E211A" w:rsidRPr="00DB2963">
      <w:pPr>
        <w:ind w:left="720"/>
        <w:jc w:val="both"/>
        <w:rPr>
          <w:rStyle w:val="f01"/>
          <w:i/>
        </w:rPr>
      </w:pPr>
      <w:r w:rsidRPr="00DB2963">
        <w:rPr>
          <w:rStyle w:val="f01"/>
          <w:i/>
        </w:rPr>
        <w:t>„</w:t>
      </w:r>
      <w:r w:rsidR="005F5C85" w:rsidRPr="005F5C85">
        <w:rPr>
          <w:i/>
        </w:rPr>
        <w:t>Općinskog suda u Puli, Stalne službe u Bujama</w:t>
      </w:r>
      <w:r w:rsidRPr="00DB2963">
        <w:rPr>
          <w:rStyle w:val="f01"/>
          <w:i/>
        </w:rPr>
        <w:t>“</w:t>
      </w:r>
    </w:p>
    <w:p w:rsidRDefault="00FA5D8A" w:rsidP="005E211A" w:rsidR="00FA5D8A" w:rsidRPr="00815C78">
      <w:pPr>
        <w:ind w:left="720"/>
        <w:jc w:val="both"/>
        <w:rPr>
          <w:rStyle w:val="f11"/>
          <w:b/>
          <w:bCs/>
          <w:i/>
        </w:rPr>
      </w:pPr>
    </w:p>
    <w:p w:rsidRDefault="005E211A" w:rsidP="005E211A" w:rsidR="005E211A" w:rsidRPr="00815C78">
      <w:pPr>
        <w:ind w:left="720"/>
        <w:jc w:val="both"/>
        <w:rPr>
          <w:rStyle w:val="f01"/>
        </w:rPr>
      </w:pPr>
      <w:r w:rsidRPr="00815C78">
        <w:rPr>
          <w:rStyle w:val="f11"/>
          <w:bCs/>
        </w:rPr>
        <w:t>treba ispravno stajati</w:t>
      </w:r>
      <w:r w:rsidR="00FA5D8A" w:rsidRPr="00815C78">
        <w:rPr>
          <w:rStyle w:val="f11"/>
          <w:bCs/>
        </w:rPr>
        <w:t>:</w:t>
      </w:r>
    </w:p>
    <w:p w:rsidRDefault="005E211A" w:rsidP="005E211A" w:rsidR="005E211A" w:rsidRPr="00815C78">
      <w:pPr>
        <w:ind w:left="720"/>
        <w:jc w:val="both"/>
        <w:rPr>
          <w:rStyle w:val="f01"/>
        </w:rPr>
      </w:pPr>
    </w:p>
    <w:p w:rsidRDefault="005E211A" w:rsidP="005E211A" w:rsidR="005E211A" w:rsidRPr="00DB2963">
      <w:pPr>
        <w:ind w:left="720"/>
        <w:jc w:val="both"/>
        <w:rPr>
          <w:rStyle w:val="f01"/>
          <w:i/>
        </w:rPr>
      </w:pPr>
      <w:r w:rsidRPr="00DB2963">
        <w:rPr>
          <w:rStyle w:val="f01"/>
          <w:i/>
        </w:rPr>
        <w:t>„</w:t>
      </w:r>
      <w:r w:rsidR="005F5C85" w:rsidRPr="005F5C85">
        <w:rPr>
          <w:i/>
        </w:rPr>
        <w:t>Općinskog suda u Puli</w:t>
      </w:r>
      <w:r w:rsidRPr="00DB2963">
        <w:rPr>
          <w:rStyle w:val="f11"/>
          <w:bCs/>
          <w:i/>
        </w:rPr>
        <w:t>“</w:t>
      </w:r>
    </w:p>
    <w:p w:rsidRDefault="006C795A" w:rsidP="00CD36C1" w:rsidR="006C795A" w:rsidRPr="00815C78">
      <w:pPr>
        <w:jc w:val="both"/>
      </w:pPr>
    </w:p>
    <w:p w:rsidRDefault="00976962" w:rsidP="00976962" w:rsidR="00976962" w:rsidRPr="00815C78">
      <w:pPr>
        <w:ind w:left="720"/>
        <w:jc w:val="both"/>
        <w:rPr>
          <w:rStyle w:val="f11"/>
          <w:i/>
          <w:color w:val="auto"/>
        </w:rPr>
      </w:pPr>
    </w:p>
    <w:p w:rsidRDefault="005F5C85" w:rsidP="00976962" w:rsidR="003B1F71" w:rsidRPr="00815C78">
      <w:pPr>
        <w:jc w:val="both"/>
        <w:rPr>
          <w:rStyle w:val="f11"/>
          <w:i/>
          <w:color w:val="auto"/>
        </w:rPr>
      </w:pPr>
      <w:r w:rsidRPr="00CD36C1">
        <w:rPr>
          <w:rStyle w:val="f01"/>
          <w:bCs/>
        </w:rPr>
        <w:t>II</w:t>
      </w:r>
      <w:r w:rsidR="00976962" w:rsidRPr="00CD36C1">
        <w:rPr>
          <w:rStyle w:val="f01"/>
          <w:bCs/>
        </w:rPr>
        <w:t>.</w:t>
      </w:r>
      <w:r w:rsidR="00976962" w:rsidRPr="00815C78">
        <w:rPr>
          <w:rStyle w:val="f01"/>
          <w:b/>
          <w:bCs/>
        </w:rPr>
        <w:t xml:space="preserve"> </w:t>
      </w:r>
      <w:r w:rsidR="009C3CE2" w:rsidRPr="00815C78">
        <w:rPr>
          <w:rStyle w:val="f01"/>
          <w:b/>
          <w:bCs/>
        </w:rPr>
        <w:tab/>
      </w:r>
      <w:r w:rsidR="00976962" w:rsidRPr="00815C78">
        <w:rPr>
          <w:rStyle w:val="f01"/>
        </w:rPr>
        <w:t xml:space="preserve">U preostalom dijelu </w:t>
      </w:r>
      <w:r>
        <w:t>zaključka ovog suda posl. broj 1</w:t>
      </w:r>
      <w:r w:rsidRPr="00815C78">
        <w:t xml:space="preserve"> St-</w:t>
      </w:r>
      <w:r>
        <w:t>5</w:t>
      </w:r>
      <w:r w:rsidRPr="00815C78">
        <w:t>/1</w:t>
      </w:r>
      <w:r>
        <w:t>5</w:t>
      </w:r>
      <w:r w:rsidRPr="00815C78">
        <w:t>-</w:t>
      </w:r>
      <w:r>
        <w:t>342</w:t>
      </w:r>
      <w:r w:rsidRPr="00815C78">
        <w:t xml:space="preserve"> od </w:t>
      </w:r>
      <w:r>
        <w:t>22. ožujka 2016</w:t>
      </w:r>
      <w:r w:rsidR="00976962" w:rsidRPr="00815C78">
        <w:t>. godine</w:t>
      </w:r>
      <w:r>
        <w:rPr>
          <w:rStyle w:val="f01"/>
        </w:rPr>
        <w:t xml:space="preserve"> ostaje neizmijenjen</w:t>
      </w:r>
      <w:r w:rsidR="00976962" w:rsidRPr="00815C78">
        <w:rPr>
          <w:rStyle w:val="f01"/>
        </w:rPr>
        <w:t>.</w:t>
      </w:r>
    </w:p>
    <w:p w:rsidRDefault="003B1F71" w:rsidP="006C795A" w:rsidR="003B1F71" w:rsidRPr="00815C78">
      <w:pPr>
        <w:ind w:left="1425"/>
        <w:jc w:val="both"/>
        <w:rPr>
          <w:i/>
        </w:rPr>
      </w:pPr>
    </w:p>
    <w:p w:rsidRDefault="004B1336" w:rsidP="004B1336" w:rsidR="004B1336" w:rsidRPr="00CD36C1">
      <w:pPr>
        <w:jc w:val="center"/>
      </w:pPr>
      <w:r w:rsidRPr="00CD36C1">
        <w:t>Obrazloženje</w:t>
      </w:r>
    </w:p>
    <w:p w:rsidRDefault="004B1336" w:rsidP="004B1336" w:rsidR="004B1336" w:rsidRPr="00CD36C1"/>
    <w:p w:rsidRDefault="00DB2963" w:rsidP="003216B4" w:rsidR="003216B4" w:rsidRPr="00815C78">
      <w:pPr>
        <w:jc w:val="both"/>
      </w:pPr>
      <w:r>
        <w:tab/>
        <w:t xml:space="preserve">U </w:t>
      </w:r>
      <w:r w:rsidR="005F5C85">
        <w:t>zaključku</w:t>
      </w:r>
      <w:r w:rsidR="009C3CE2" w:rsidRPr="00815C78">
        <w:t xml:space="preserve"> ovog suda posl. broj </w:t>
      </w:r>
      <w:r w:rsidR="005F5C85">
        <w:t>1</w:t>
      </w:r>
      <w:r w:rsidR="005F5C85" w:rsidRPr="00815C78">
        <w:t xml:space="preserve"> St-</w:t>
      </w:r>
      <w:r w:rsidR="005F5C85">
        <w:t>5</w:t>
      </w:r>
      <w:r w:rsidR="005F5C85" w:rsidRPr="00815C78">
        <w:t>/1</w:t>
      </w:r>
      <w:r w:rsidR="005F5C85">
        <w:t>5</w:t>
      </w:r>
      <w:r w:rsidR="005F5C85" w:rsidRPr="00815C78">
        <w:t>-</w:t>
      </w:r>
      <w:r w:rsidR="005F5C85">
        <w:t>342</w:t>
      </w:r>
      <w:r w:rsidR="005F5C85" w:rsidRPr="00815C78">
        <w:t xml:space="preserve"> od </w:t>
      </w:r>
      <w:r w:rsidR="005F5C85">
        <w:t>22. ožujka 2016</w:t>
      </w:r>
      <w:r w:rsidR="00CD36C1">
        <w:t xml:space="preserve">. </w:t>
      </w:r>
      <w:r w:rsidR="003216B4" w:rsidRPr="00815C78">
        <w:rPr>
          <w:rStyle w:val="f01"/>
        </w:rPr>
        <w:t xml:space="preserve">nastala je očita greška u pisanju na način da je </w:t>
      </w:r>
      <w:r w:rsidR="00533BAD">
        <w:rPr>
          <w:rStyle w:val="f01"/>
        </w:rPr>
        <w:t>umjesto „</w:t>
      </w:r>
      <w:r w:rsidR="00CD36C1">
        <w:rPr>
          <w:rStyle w:val="f11"/>
          <w:bCs/>
          <w:i/>
        </w:rPr>
        <w:t>Općinski sud u Puli</w:t>
      </w:r>
      <w:r w:rsidR="00533BAD">
        <w:rPr>
          <w:rStyle w:val="f11"/>
          <w:bCs/>
        </w:rPr>
        <w:t xml:space="preserve">“ označen naziv </w:t>
      </w:r>
      <w:r w:rsidR="00CD36C1">
        <w:rPr>
          <w:rStyle w:val="f11"/>
          <w:bCs/>
        </w:rPr>
        <w:t>sud</w:t>
      </w:r>
      <w:r w:rsidR="00533BAD">
        <w:rPr>
          <w:rStyle w:val="f11"/>
          <w:bCs/>
        </w:rPr>
        <w:t>a kao „</w:t>
      </w:r>
      <w:r w:rsidR="00CD36C1">
        <w:rPr>
          <w:rStyle w:val="f11"/>
          <w:bCs/>
        </w:rPr>
        <w:t>Općinski sud u Puli, Stalna služba u Bujama</w:t>
      </w:r>
      <w:r w:rsidR="00533BAD">
        <w:rPr>
          <w:rStyle w:val="f11"/>
          <w:bCs/>
        </w:rPr>
        <w:t>“</w:t>
      </w:r>
      <w:r w:rsidR="003216B4" w:rsidRPr="00815C78">
        <w:rPr>
          <w:rStyle w:val="f11"/>
          <w:bCs/>
        </w:rPr>
        <w:t xml:space="preserve">, </w:t>
      </w:r>
      <w:r w:rsidR="003216B4" w:rsidRPr="00815C78">
        <w:rPr>
          <w:rStyle w:val="f01"/>
        </w:rPr>
        <w:t xml:space="preserve">pa je stoga valjalo odlučiti kao izreci ovog rješenja temeljem čl. 342. i 347. ZPP-a. </w:t>
      </w:r>
    </w:p>
    <w:p w:rsidRDefault="00800D80" w:rsidP="00CD75F5" w:rsidR="00800D80" w:rsidRPr="00815C78">
      <w:pPr>
        <w:jc w:val="both"/>
      </w:pPr>
    </w:p>
    <w:p w:rsidRDefault="00900479" w:rsidP="00900479" w:rsidR="00CD75F5" w:rsidRPr="00815C78">
      <w:pPr>
        <w:jc w:val="center"/>
      </w:pPr>
      <w:r w:rsidRPr="00815C78">
        <w:t xml:space="preserve">U Pazinu, </w:t>
      </w:r>
      <w:r w:rsidR="00C20AA3" w:rsidRPr="00815C78">
        <w:t xml:space="preserve">dana </w:t>
      </w:r>
      <w:r w:rsidR="00CD36C1">
        <w:t>23. ožujka</w:t>
      </w:r>
      <w:r w:rsidRPr="00815C78">
        <w:t>. godine</w:t>
      </w:r>
    </w:p>
    <w:p w:rsidRDefault="00900479" w:rsidP="00900479" w:rsidR="00900479" w:rsidRPr="00815C78">
      <w:pPr>
        <w:jc w:val="center"/>
        <w:rPr>
          <w:b/>
        </w:rPr>
      </w:pPr>
    </w:p>
    <w:p w:rsidRDefault="00900479" w:rsidP="00900479" w:rsidR="00900479" w:rsidRPr="00815C78">
      <w:pPr>
        <w:jc w:val="center"/>
      </w:pPr>
    </w:p>
    <w:p w:rsidRDefault="00900479" w:rsidP="00900479" w:rsidR="00900479" w:rsidRPr="00815C78">
      <w:pPr>
        <w:jc w:val="both"/>
      </w:pP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</w:r>
      <w:r w:rsidRPr="00815C78">
        <w:tab/>
        <w:t xml:space="preserve">           Stečajni sudac</w:t>
      </w:r>
    </w:p>
    <w:p w:rsidRDefault="00CD36C1" w:rsidP="00900479" w:rsidR="0081500E" w:rsidRPr="00CD36C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Damir Rabar</w:t>
      </w:r>
    </w:p>
    <w:p w:rsidRDefault="0081500E" w:rsidP="00900479" w:rsidR="0081500E" w:rsidRPr="00815C78">
      <w:pPr>
        <w:jc w:val="both"/>
        <w:rPr>
          <w:b/>
        </w:rPr>
      </w:pPr>
    </w:p>
    <w:p w:rsidRDefault="00800D80" w:rsidP="00900479" w:rsidR="00800D80" w:rsidRPr="00815C78">
      <w:pPr>
        <w:jc w:val="both"/>
        <w:rPr>
          <w:b/>
        </w:rPr>
      </w:pPr>
    </w:p>
    <w:p w:rsidRDefault="00900479" w:rsidP="00900479" w:rsidR="00900479" w:rsidRPr="00CD36C1">
      <w:pPr>
        <w:jc w:val="both"/>
      </w:pPr>
      <w:r w:rsidRPr="00CD36C1">
        <w:t>UPUTA O PRAVNOM LIJEKU</w:t>
      </w:r>
    </w:p>
    <w:p w:rsidRDefault="00900479" w:rsidP="00900479" w:rsidR="00900479" w:rsidRPr="00815C78">
      <w:pPr>
        <w:jc w:val="both"/>
      </w:pPr>
      <w:r w:rsidRPr="00815C78">
        <w:rPr>
          <w:b/>
        </w:rPr>
        <w:tab/>
      </w:r>
      <w:r w:rsidRPr="00815C78"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815C78">
          <w:t>11. st</w:t>
        </w:r>
      </w:smartTag>
      <w:r w:rsidRPr="00815C78"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815C78">
          <w:t xml:space="preserve">65. </w:t>
        </w:r>
        <w:smartTag w:element="zakoni" w:uri="http://www.java.hr/xml/smarttags/zakoni">
          <w:r w:rsidRPr="00815C78">
            <w:t>OZ</w:t>
          </w:r>
        </w:smartTag>
      </w:smartTag>
      <w:r w:rsidRPr="00815C78">
        <w:t>).</w:t>
      </w:r>
    </w:p>
    <w:p w:rsidRDefault="0081500E" w:rsidP="00900479" w:rsidR="0081500E" w:rsidRPr="00815C78">
      <w:pPr>
        <w:jc w:val="both"/>
      </w:pPr>
    </w:p>
    <w:p w:rsidRDefault="00CD36C1" w:rsidP="00CD36C1" w:rsidR="00CD36C1">
      <w:pPr>
        <w:jc w:val="both"/>
      </w:pPr>
      <w:r w:rsidRPr="00DC784D">
        <w:t>DNA</w:t>
      </w:r>
    </w:p>
    <w:p w:rsidRDefault="00CD36C1" w:rsidP="00CD36C1" w:rsidR="00CD36C1">
      <w:pPr>
        <w:jc w:val="both"/>
      </w:pPr>
      <w:r>
        <w:t>1.    Stečajni upravitelj Dražen Ezgeta</w:t>
      </w:r>
    </w:p>
    <w:p w:rsidRDefault="00CD36C1" w:rsidP="00CD36C1" w:rsidR="00CD36C1">
      <w:pPr>
        <w:jc w:val="both"/>
      </w:pPr>
      <w:r>
        <w:t xml:space="preserve">2.    CESTA d.o.o, Pula, </w:t>
      </w:r>
      <w:r>
        <w:rPr>
          <w:shd w:fill="F8F8F8" w:color="auto" w:val="clear"/>
        </w:rPr>
        <w:t>Strossmayerova 4</w:t>
      </w:r>
    </w:p>
    <w:p w:rsidRDefault="00CD36C1" w:rsidP="00CD36C1" w:rsidR="00CD36C1">
      <w:pPr>
        <w:jc w:val="both"/>
      </w:pPr>
      <w:r>
        <w:t>3.    Općinski sud u Puli, Stalna služba u Bujama, Zemljišno – knjižni odjel</w:t>
      </w:r>
    </w:p>
    <w:p w:rsidRDefault="00CD36C1" w:rsidP="00CD36C1" w:rsidR="00CD36C1">
      <w:pPr>
        <w:jc w:val="both"/>
      </w:pPr>
      <w:r>
        <w:t>4.    Općinski sud u Puli, Zemljišno – knjižni odjel</w:t>
      </w:r>
    </w:p>
    <w:p w:rsidRDefault="00CD36C1" w:rsidP="00CD36C1" w:rsidR="00CD36C1">
      <w:r>
        <w:t>5</w:t>
      </w:r>
      <w:r w:rsidRPr="006349D1">
        <w:t xml:space="preserve">. </w:t>
      </w:r>
      <w:r>
        <w:t xml:space="preserve">   </w:t>
      </w:r>
      <w:r w:rsidRPr="006349D1">
        <w:t xml:space="preserve">Porezna uprava, Ispostava </w:t>
      </w:r>
      <w:r>
        <w:t>Umag</w:t>
      </w:r>
    </w:p>
    <w:p w:rsidRDefault="00CD36C1" w:rsidP="00CD36C1" w:rsidR="00CD36C1">
      <w:pPr>
        <w:rPr>
          <w:shd w:fill="FFFFFF" w:color="auto" w:val="clear"/>
        </w:rPr>
      </w:pPr>
      <w:r>
        <w:t>6</w:t>
      </w:r>
      <w:r w:rsidRPr="006349D1">
        <w:t xml:space="preserve">. </w:t>
      </w:r>
      <w:r>
        <w:t xml:space="preserve">   </w:t>
      </w:r>
      <w:r w:rsidRPr="006349D1">
        <w:rPr>
          <w:shd w:fill="FFFFFF" w:color="auto" w:val="clear"/>
        </w:rPr>
        <w:t>OTP BANKA HRVATSKA d.d, Zadar, Domovinskog rata 3</w:t>
      </w:r>
    </w:p>
    <w:p w:rsidRDefault="00CD36C1" w:rsidP="00CD36C1" w:rsidR="00CD36C1">
      <w:pPr>
        <w:rPr>
          <w:bCs/>
          <w:shd w:fill="FFFFFF" w:color="auto" w:val="clear"/>
        </w:rPr>
      </w:pPr>
      <w:r>
        <w:rPr>
          <w:shd w:fill="FFFFFF" w:color="auto" w:val="clear"/>
        </w:rPr>
        <w:t xml:space="preserve">7.    </w:t>
      </w:r>
      <w:r w:rsidRPr="00000102">
        <w:rPr>
          <w:shd w:fill="FFFFFF" w:color="auto" w:val="clear"/>
        </w:rPr>
        <w:t xml:space="preserve">KLASAN ŽELJKO </w:t>
      </w:r>
      <w:r>
        <w:rPr>
          <w:shd w:fill="FFFFFF" w:color="auto" w:val="clear"/>
        </w:rPr>
        <w:t>vl. obrta ALFA</w:t>
      </w:r>
      <w:r w:rsidRPr="00000102">
        <w:rPr>
          <w:shd w:fill="FFFFFF" w:color="auto" w:val="clear"/>
        </w:rPr>
        <w:t xml:space="preserve">, </w:t>
      </w:r>
      <w:r>
        <w:rPr>
          <w:shd w:fill="FFFFFF" w:color="auto" w:val="clear"/>
        </w:rPr>
        <w:t>Pula, Grožnjanska 22</w:t>
      </w:r>
    </w:p>
    <w:p w:rsidRDefault="00CD36C1" w:rsidP="00CD36C1" w:rsidR="00CD36C1">
      <w:pPr>
        <w:rPr>
          <w:shd w:fill="FFFFFF" w:color="auto" w:val="clear"/>
        </w:rPr>
      </w:pPr>
      <w:r>
        <w:rPr>
          <w:shd w:fill="FFFFFF" w:color="auto" w:val="clear"/>
        </w:rPr>
        <w:t xml:space="preserve">8.    </w:t>
      </w:r>
      <w:r w:rsidRPr="00000102">
        <w:rPr>
          <w:shd w:fill="FFFFFF" w:color="auto" w:val="clear"/>
        </w:rPr>
        <w:t xml:space="preserve">BM-EUROMONT </w:t>
      </w:r>
      <w:r>
        <w:rPr>
          <w:shd w:fill="FFFFFF" w:color="auto" w:val="clear"/>
        </w:rPr>
        <w:t>d.o.o, Pula, Sv. Polikarpa 8</w:t>
      </w:r>
    </w:p>
    <w:p w:rsidRDefault="00CD36C1" w:rsidP="00CD36C1" w:rsidR="00CD36C1" w:rsidRPr="006349D1">
      <w:r>
        <w:t>9</w:t>
      </w:r>
      <w:r w:rsidRPr="006349D1">
        <w:t xml:space="preserve">. </w:t>
      </w:r>
      <w:r>
        <w:t xml:space="preserve">   </w:t>
      </w:r>
      <w:r w:rsidRPr="006349D1">
        <w:t>Republika Hrvatska, po ŽDO u Puli</w:t>
      </w:r>
    </w:p>
    <w:p w:rsidRDefault="00CD36C1" w:rsidP="00CD36C1" w:rsidR="00CD36C1">
      <w:r>
        <w:t>10</w:t>
      </w:r>
      <w:r w:rsidRPr="006349D1">
        <w:t xml:space="preserve">. </w:t>
      </w:r>
      <w:r>
        <w:t xml:space="preserve"> </w:t>
      </w:r>
      <w:r w:rsidRPr="006349D1">
        <w:t>Oglasna ploča suda</w:t>
      </w:r>
      <w:r>
        <w:t xml:space="preserve"> 8 dana  </w:t>
      </w:r>
    </w:p>
    <w:p w:rsidRDefault="00CD36C1" w:rsidP="00CD36C1" w:rsidR="00CD36C1">
      <w:r>
        <w:t xml:space="preserve">11.  E- </w:t>
      </w:r>
      <w:r w:rsidRPr="003B3EAA">
        <w:t>oglasn</w:t>
      </w:r>
      <w:r>
        <w:t>a</w:t>
      </w:r>
      <w:r w:rsidRPr="003B3EAA">
        <w:t xml:space="preserve"> ploč</w:t>
      </w:r>
      <w:r>
        <w:t>a sudova 8 dana</w:t>
      </w:r>
    </w:p>
    <w:p w:rsidRDefault="00CD36C1" w:rsidP="00CD36C1" w:rsidR="00CD36C1"/>
    <w:p w:rsidRDefault="00997A05" w:rsidP="00CD36C1" w:rsidR="00997A05" w:rsidRPr="00815C78">
      <w:pPr>
        <w:jc w:val="both"/>
      </w:pPr>
    </w:p>
    <w:sectPr w:rsidSect="0081500E" w:rsidR="00997A05" w:rsidRPr="00815C7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C85" w:rsidR="005F5C85">
      <w:r>
        <w:separator/>
      </w:r>
    </w:p>
  </w:endnote>
  <w:endnote w:id="0" w:type="continuationSeparator">
    <w:p w:rsidRDefault="005F5C85" w:rsidR="005F5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C85" w:rsidR="005F5C85">
      <w:r>
        <w:separator/>
      </w:r>
    </w:p>
  </w:footnote>
  <w:footnote w:id="0" w:type="continuationSeparator">
    <w:p w:rsidRDefault="005F5C85" w:rsidR="005F5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C85" w:rsidP="005735B1" w:rsidR="005F5C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5C85" w:rsidR="005F5C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C85" w:rsidP="005735B1" w:rsidR="005F5C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7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5C85" w:rsidP="005F5C85" w:rsidR="005F5C85">
    <w:pPr>
      <w:pStyle w:val="Zaglavlje"/>
      <w:jc w:val="right"/>
    </w:pPr>
    <w:r>
      <w:rPr>
        <w:b/>
      </w:rPr>
      <w:t xml:space="preserve">     </w:t>
    </w:r>
    <w:r>
      <w:t>Poslovni broj: 1 St-5/15-344</w:t>
    </w:r>
  </w:p>
  <w:p w:rsidRDefault="005F5C85" w:rsidP="005F5C85" w:rsidR="005F5C85">
    <w:pPr>
      <w:pStyle w:val="Zaglavlje"/>
      <w:jc w:val="right"/>
    </w:pPr>
    <w:r>
      <w:t>(ranije: 19 St-17/11)</w:t>
    </w:r>
  </w:p>
  <w:p w:rsidRDefault="005F5C85" w:rsidP="005F5C85" w:rsidR="005F5C85">
    <w:pPr>
      <w:ind w:firstLine="708" w:left="4956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C85" w:rsidP="005F5C85" w:rsidR="005F5C85">
    <w:pPr>
      <w:pStyle w:val="Zaglavlje"/>
      <w:jc w:val="right"/>
    </w:pPr>
    <w:r>
      <w:t>Poslovni broj: 1 St-5/15-344</w:t>
    </w:r>
  </w:p>
  <w:p w:rsidRDefault="005F5C85" w:rsidP="005F5C85" w:rsidR="005F5C85">
    <w:pPr>
      <w:pStyle w:val="Zaglavlje"/>
      <w:jc w:val="right"/>
    </w:pPr>
    <w:r>
      <w:t>(ranije: 19 St-17/11)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17C5E"/>
    <w:multiLevelType w:val="hybridMultilevel"/>
    <w:tmpl w:val="C972BFBE"/>
    <w:lvl w:tplc="5D7A67D4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50395"/>
    <w:rsid w:val="00066977"/>
    <w:rsid w:val="00074E2B"/>
    <w:rsid w:val="000B2197"/>
    <w:rsid w:val="00165A61"/>
    <w:rsid w:val="0016616F"/>
    <w:rsid w:val="00183F6C"/>
    <w:rsid w:val="001A2291"/>
    <w:rsid w:val="001A2776"/>
    <w:rsid w:val="001A5216"/>
    <w:rsid w:val="001D6A6E"/>
    <w:rsid w:val="00202458"/>
    <w:rsid w:val="00292E3A"/>
    <w:rsid w:val="002B64DE"/>
    <w:rsid w:val="00306962"/>
    <w:rsid w:val="003216B4"/>
    <w:rsid w:val="003A4F2E"/>
    <w:rsid w:val="003B1F71"/>
    <w:rsid w:val="003D3D40"/>
    <w:rsid w:val="0049096E"/>
    <w:rsid w:val="004924FC"/>
    <w:rsid w:val="00494E8F"/>
    <w:rsid w:val="004B1336"/>
    <w:rsid w:val="004E473B"/>
    <w:rsid w:val="004F0F99"/>
    <w:rsid w:val="005165B5"/>
    <w:rsid w:val="00516E83"/>
    <w:rsid w:val="00523AA5"/>
    <w:rsid w:val="00530725"/>
    <w:rsid w:val="00533BAD"/>
    <w:rsid w:val="00570E81"/>
    <w:rsid w:val="005735B1"/>
    <w:rsid w:val="005A77B8"/>
    <w:rsid w:val="005D1B99"/>
    <w:rsid w:val="005E211A"/>
    <w:rsid w:val="005E6D4C"/>
    <w:rsid w:val="005F5C85"/>
    <w:rsid w:val="0062084E"/>
    <w:rsid w:val="00623E99"/>
    <w:rsid w:val="0064752B"/>
    <w:rsid w:val="006A5E5B"/>
    <w:rsid w:val="006C7347"/>
    <w:rsid w:val="006C795A"/>
    <w:rsid w:val="006F365F"/>
    <w:rsid w:val="00755CA9"/>
    <w:rsid w:val="00785B60"/>
    <w:rsid w:val="00792904"/>
    <w:rsid w:val="00795F9A"/>
    <w:rsid w:val="007B3CE6"/>
    <w:rsid w:val="007E73FA"/>
    <w:rsid w:val="00800D80"/>
    <w:rsid w:val="0080291F"/>
    <w:rsid w:val="0081500E"/>
    <w:rsid w:val="00815C78"/>
    <w:rsid w:val="008207D5"/>
    <w:rsid w:val="008417EF"/>
    <w:rsid w:val="0085588E"/>
    <w:rsid w:val="00857133"/>
    <w:rsid w:val="00883BB2"/>
    <w:rsid w:val="008B3586"/>
    <w:rsid w:val="008D2B5A"/>
    <w:rsid w:val="008E1304"/>
    <w:rsid w:val="00900479"/>
    <w:rsid w:val="00904648"/>
    <w:rsid w:val="00911CA8"/>
    <w:rsid w:val="00936C1A"/>
    <w:rsid w:val="00976962"/>
    <w:rsid w:val="00996712"/>
    <w:rsid w:val="00997A05"/>
    <w:rsid w:val="009C3CE2"/>
    <w:rsid w:val="00A1080C"/>
    <w:rsid w:val="00B80C43"/>
    <w:rsid w:val="00B959ED"/>
    <w:rsid w:val="00BB051D"/>
    <w:rsid w:val="00C20AA3"/>
    <w:rsid w:val="00C50120"/>
    <w:rsid w:val="00C60A2F"/>
    <w:rsid w:val="00CB0068"/>
    <w:rsid w:val="00CB7A6F"/>
    <w:rsid w:val="00CC21E2"/>
    <w:rsid w:val="00CD36C1"/>
    <w:rsid w:val="00CD447C"/>
    <w:rsid w:val="00CD75F5"/>
    <w:rsid w:val="00D1024A"/>
    <w:rsid w:val="00D13A1F"/>
    <w:rsid w:val="00D161FC"/>
    <w:rsid w:val="00D41C2E"/>
    <w:rsid w:val="00DB2963"/>
    <w:rsid w:val="00DB5B60"/>
    <w:rsid w:val="00DD69BE"/>
    <w:rsid w:val="00DE7747"/>
    <w:rsid w:val="00E50310"/>
    <w:rsid w:val="00E52E91"/>
    <w:rsid w:val="00F11A59"/>
    <w:rsid w:val="00F35343"/>
    <w:rsid w:val="00F4584B"/>
    <w:rsid w:val="00F45F18"/>
    <w:rsid w:val="00F53C6F"/>
    <w:rsid w:val="00F8080A"/>
    <w:rsid w:val="00FA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150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500E"/>
  </w:style>
  <w:style w:styleId="Podnoje" w:type="paragraph">
    <w:name w:val="footer"/>
    <w:basedOn w:val="Normal"/>
    <w:rsid w:val="008150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207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07D5"/>
    <w:rPr>
      <w:rFonts w:cs="Tahoma" w:hAnsi="Tahoma" w:ascii="Tahoma"/>
      <w:sz w:val="16"/>
      <w:szCs w:val="16"/>
    </w:rPr>
  </w:style>
  <w:style w:customStyle="true" w:styleId="f11" w:type="character">
    <w:name w:val="f11"/>
    <w:rsid w:val="0080291F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01" w:type="character">
    <w:name w:val="f01"/>
    <w:rsid w:val="005E211A"/>
    <w:rPr>
      <w:rFonts w:cs="Times New Roman" w:hAnsi="Times New Roman" w:ascii="Times New Roman" w:hint="default"/>
      <w:color w:val="000000"/>
      <w:sz w:val="24"/>
      <w:szCs w:val="24"/>
    </w:rPr>
  </w:style>
  <w:style w:customStyle="true" w:styleId="a0" w:type="paragraph">
    <w:name w:val="a0"/>
    <w:basedOn w:val="Normal"/>
    <w:rsid w:val="003216B4"/>
    <w:pPr>
      <w:spacing w:afterAutospacing="true" w:after="100" w:beforeAutospacing="true" w:before="100"/>
      <w:jc w:val="center"/>
    </w:pPr>
  </w:style>
  <w:style w:customStyle="true" w:styleId="a1" w:type="paragraph">
    <w:name w:val="a1"/>
    <w:basedOn w:val="Normal"/>
    <w:rsid w:val="003216B4"/>
    <w:pPr>
      <w:spacing w:afterAutospacing="true" w:after="100" w:beforeAutospacing="true" w:before="100"/>
      <w:jc w:val="both"/>
    </w:pPr>
  </w:style>
  <w:style w:styleId="Tekstrezerviranogmjesta" w:type="character">
    <w:name w:val="Placeholder Text"/>
    <w:basedOn w:val="Zadanifontodlomka"/>
    <w:uiPriority w:val="99"/>
    <w:semiHidden/>
    <w:rsid w:val="005A7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7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7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7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7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150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500E"/>
  </w:style>
  <w:style w:styleId="Podnoje" w:type="paragraph">
    <w:name w:val="footer"/>
    <w:basedOn w:val="Normal"/>
    <w:rsid w:val="008150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207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07D5"/>
    <w:rPr>
      <w:rFonts w:ascii="Tahoma" w:cs="Tahoma" w:hAnsi="Tahoma"/>
      <w:sz w:val="16"/>
      <w:szCs w:val="16"/>
    </w:rPr>
  </w:style>
  <w:style w:customStyle="1" w:styleId="f11" w:type="character">
    <w:name w:val="f11"/>
    <w:rsid w:val="0080291F"/>
    <w:rPr>
      <w:rFonts w:ascii="Times New Roman" w:cs="Times New Roman" w:hAnsi="Times New Roman" w:hint="default"/>
      <w:color w:val="000000"/>
      <w:sz w:val="24"/>
      <w:szCs w:val="24"/>
    </w:rPr>
  </w:style>
  <w:style w:customStyle="1" w:styleId="f01" w:type="character">
    <w:name w:val="f01"/>
    <w:rsid w:val="005E211A"/>
    <w:rPr>
      <w:rFonts w:ascii="Times New Roman" w:cs="Times New Roman" w:hAnsi="Times New Roman" w:hint="default"/>
      <w:color w:val="000000"/>
      <w:sz w:val="24"/>
      <w:szCs w:val="24"/>
    </w:rPr>
  </w:style>
  <w:style w:customStyle="1" w:styleId="a0" w:type="paragraph">
    <w:name w:val="a0"/>
    <w:basedOn w:val="Normal"/>
    <w:rsid w:val="003216B4"/>
    <w:pPr>
      <w:spacing w:after="100" w:afterAutospacing="1" w:before="100" w:beforeAutospacing="1"/>
      <w:jc w:val="center"/>
    </w:pPr>
  </w:style>
  <w:style w:customStyle="1" w:styleId="a1" w:type="paragraph">
    <w:name w:val="a1"/>
    <w:basedOn w:val="Normal"/>
    <w:rsid w:val="003216B4"/>
    <w:pPr>
      <w:spacing w:after="100" w:afterAutospacing="1" w:before="100" w:beforeAutospacing="1"/>
      <w:jc w:val="both"/>
    </w:pPr>
  </w:style>
  <w:style w:styleId="Tekstrezerviranogmjesta" w:type="character">
    <w:name w:val="Placeholder Text"/>
    <w:basedOn w:val="Zadanifontodlomka"/>
    <w:uiPriority w:val="99"/>
    <w:semiHidden/>
    <w:rsid w:val="005A7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7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7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7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7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038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5077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295</properties:Words>
  <properties:Characters>1342</properties:Characters>
  <properties:Lines>64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2016-03-23T11:34:00Z</dcterms:created>
  <dc:creator>drabar</dc:creator>
  <cp:lastModifiedBy>Lorena Paris Aničić</cp:lastModifiedBy>
  <cp:lastPrinted>2013-05-03T11:26:00Z</cp:lastPrinted>
  <dcterms:modified xmlns:xsi="http://www.w3.org/2001/XMLSchema-instance" xsi:type="dcterms:W3CDTF">2016-03-23T11:56:00Z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