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beda" w14:paraId="3f9beda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6723C9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6723C9">
        <w:rPr>
          <w:rFonts w:cstheme="majorBidi" w:hAnsiTheme="majorBidi" w:asciiTheme="majorBidi"/>
        </w:rPr>
        <w:t>4080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6723C9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6723C9" w:rsidRPr="006166C6">
        <w:rPr>
          <w:rFonts w:cstheme="majorBidi" w:hAnsiTheme="majorBidi" w:asciiTheme="majorBidi"/>
        </w:rPr>
        <w:t>P2R KLUBA OBOŽAVATELJA AUTOMOBILA, Zagreb, Novačka 300, OIB: 98393093428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6723C9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6723C9">
        <w:t>4080</w:t>
      </w:r>
      <w:r w:rsidR="005F412C">
        <w:t>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723C9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6723C9">
        <w:t>4080</w:t>
      </w:r>
      <w:r w:rsidR="005F412C">
        <w:t>/15</w:t>
      </w:r>
      <w:r w:rsidR="003D7342">
        <w:t xml:space="preserve">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6723C9" w:rsidR="00E249BC" w:rsidRPr="00C44F33">
    <w:pPr>
      <w:jc w:val="right"/>
    </w:pPr>
    <w:r w:rsidRPr="00C44F33">
      <w:t xml:space="preserve">68. </w:t>
    </w:r>
    <w:r w:rsidR="00924500">
      <w:t>St-</w:t>
    </w:r>
    <w:r w:rsidR="006723C9">
      <w:t>4080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3C9"/>
    <w:rsid w:val="006728C3"/>
    <w:rsid w:val="00706986"/>
    <w:rsid w:val="00724517"/>
    <w:rsid w:val="00787B95"/>
    <w:rsid w:val="008315BC"/>
    <w:rsid w:val="00854B43"/>
    <w:rsid w:val="0089249E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49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49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49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49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49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49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St-4080/2015-9</izvorni_sadrzaj>
    <derivirana_varijabla naziv="DomainObject.Oznaka_1">St-4080/2015-9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St-4080/2015</izvorni_sadrzaj>
    <derivirana_varijabla naziv="DomainObject.Predmet.OznakaBroj_1">St-4080/2015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P2R KLUBA OBOŽAVATELJA AUTOMOBILA zastupanog po punomoćniku Ante Čačić; Marina Perica Krapljanov; Ante Perica</izvorni_sadrzaj>
    <derivirana_varijabla naziv="DomainObject.Predmet.ProtustrankaFormated_1">  P2R KLUBA OBOŽAVATELJA AUTOMOBILA zastupanog po punomoćniku Ante Čačić; Marina Perica Krapljanov; Ante Perica</derivirana_varijabla>
  </DomainObject.Predmet.ProtustrankaFormated>
  <DomainObject.Predmet.ProtustrankaFormatedOIB>
    <izvorni_sadrzaj>  P2R KLUBA OBOŽAVATELJA AUTOMOBILA, OIB 98393093428 zastupanog po punomoćniku Ante Čačić; Marina Perica Krapljanov; Ante Perica</izvorni_sadrzaj>
    <derivirana_varijabla naziv="DomainObject.Predmet.ProtustrankaFormatedOIB_1">  P2R KLUBA OBOŽAVATELJA AUTOMOBILA, OIB 98393093428 zastupanog po punomoćniku Ante Čačić; Marina Perica Krapljanov; Ante Perica</derivirana_varijabla>
  </DomainObject.Predmet.ProtustrankaFormatedOIB>
  <DomainObject.Predmet.ProtustrankaFormatedWithAdress>
    <izvorni_sadrzaj> P2R KLUBA OBOŽAVATELJA AUTOMOBILA, NOVAČKA 300, 10000 Zagreb zastupanog po punomoćniku Ante Čačić; Marina Perica Krapljanov; Ante Perica</izvorni_sadrzaj>
    <derivirana_varijabla naziv="DomainObject.Predmet.ProtustrankaFormatedWithAdress_1"> P2R KLUBA OBOŽAVATELJA AUTOMOBILA, NOVAČKA 300, 10000 Zagreb zastupanog po punomoćniku Ante Čačić; Marina Perica Krapljanov; Ante Perica</derivirana_varijabla>
  </DomainObject.Predmet.ProtustrankaFormatedWithAdress>
  <DomainObject.Predmet.ProtustrankaFormatedWithAdressOIB>
    <izvorni_sadrzaj> P2R KLUBA OBOŽAVATELJA AUTOMOBILA, OIB 98393093428, NOVAČKA 300, 10000 Zagreb zastupanog po punomoćniku Ante Čačić; Marina Perica Krapljanov; Ante Perica</izvorni_sadrzaj>
    <derivirana_varijabla naziv="DomainObject.Predmet.ProtustrankaFormatedWithAdressOIB_1"> P2R KLUBA OBOŽAVATELJA AUTOMOBILA, OIB 98393093428, NOVAČKA 300, 10000 Zagreb zastupanog po punomoćniku Ante Čačić; Marina Perica Krapljanov; Ante Perica</derivirana_varijabla>
  </DomainObject.Predmet.ProtustrankaFormatedWithAdressOIB>
  <DomainObject.Predmet.ProtustrankaWithAdress>
    <izvorni_sadrzaj>P2R KLUBA OBOŽAVATELJA AUTOMOBILA NOVAČKA 300, 10000 Zagreb</izvorni_sadrzaj>
    <derivirana_varijabla naziv="DomainObject.Predmet.ProtustrankaWithAdress_1">P2R KLUBA OBOŽAVATELJA AUTOMOBILA NOVAČKA 300, 10000 Zagreb</derivirana_varijabla>
  </DomainObject.Predmet.ProtustrankaWithAdress>
  <DomainObject.Predmet.ProtustrankaWithAdressOIB>
    <izvorni_sadrzaj>P2R KLUBA OBOŽAVATELJA AUTOMOBILA, OIB 98393093428, NOVAČKA 300, 10000 Zagreb</izvorni_sadrzaj>
    <derivirana_varijabla naziv="DomainObject.Predmet.ProtustrankaWithAdressOIB_1">P2R KLUBA OBOŽAVATELJA AUTOMOBILA, OIB 98393093428, NOVAČKA 300, 10000 Zagreb</derivirana_varijabla>
  </DomainObject.Predmet.ProtustrankaWithAdressOIB>
  <DomainObject.Predmet.ProtustrankaNazivFormated>
    <izvorni_sadrzaj>P2R KLUBA OBOŽAVATELJA AUTOMOBILA</izvorni_sadrzaj>
    <derivirana_varijabla naziv="DomainObject.Predmet.ProtustrankaNazivFormated_1">P2R KLUBA OBOŽAVATELJA AUTOMOBILA</derivirana_varijabla>
  </DomainObject.Predmet.ProtustrankaNazivFormated>
  <DomainObject.Predmet.ProtustrankaNazivFormatedOIB>
    <izvorni_sadrzaj>P2R KLUBA OBOŽAVATELJA AUTOMOBILA, OIB 98393093428</izvorni_sadrzaj>
    <derivirana_varijabla naziv="DomainObject.Predmet.ProtustrankaNazivFormatedOIB_1">P2R KLUBA OBOŽAVATELJA AUTOMOBILA, OIB 98393093428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P2R KLUBA OBOŽAVATELJA AUTOMOBILA zastupanog po punomoćniku Ante Čačić; Marina Perica Krapljanov; Ante Perica</item>
    </izvorni_sadrzaj>
    <derivirana_varijabla naziv="DomainObject.Predmet.ProtuStrankaListFormated_1">
      <item>P2R KLUBA OBOŽAVATELJA AUTOMOBILA zastupanog po punomoćniku Ante Čačić; Marina Perica Krapljanov; Ante Perica</item>
    </derivirana_varijabla>
  </DomainObject.Predmet.ProtuStrankaListFormated>
  <DomainObject.Predmet.ProtuStrankaListFormatedOIB>
    <izvorni_sadrzaj>
      <item>P2R KLUBA OBOŽAVATELJA AUTOMOBILA, OIB 98393093428 zastupanog po punomoćniku Ante Čačić; Marina Perica Krapljanov; Ante Perica</item>
    </izvorni_sadrzaj>
    <derivirana_varijabla naziv="DomainObject.Predmet.ProtuStrankaListFormatedOIB_1">
      <item>P2R KLUBA OBOŽAVATELJA AUTOMOBILA, OIB 98393093428 zastupanog po punomoćniku Ante Čačić; Marina Perica Krapljanov; Ante Perica</item>
    </derivirana_varijabla>
  </DomainObject.Predmet.ProtuStrankaListFormatedOIB>
  <DomainObject.Predmet.ProtuStrankaListFormatedWithAdress>
    <izvorni_sadrzaj>
      <item>P2R KLUBA OBOŽAVATELJA AUTOMOBILA, NOVAČKA 300, 10000 Zagreb zastupanog po punomoćniku Ante Čačić; Marina Perica Krapljanov; Ante Perica</item>
    </izvorni_sadrzaj>
    <derivirana_varijabla naziv="DomainObject.Predmet.ProtuStrankaListFormatedWithAdress_1">
      <item>P2R KLUBA OBOŽAVATELJA AUTOMOBILA, NOVAČKA 300, 10000 Zagreb zastupanog po punomoćniku Ante Čačić; Marina Perica Krapljanov; Ante Perica</item>
    </derivirana_varijabla>
  </DomainObject.Predmet.ProtuStrankaListFormatedWithAdress>
  <DomainObject.Predmet.ProtuStrankaListFormatedWithAdressOIB>
    <izvorni_sadrzaj>
      <item>P2R KLUBA OBOŽAVATELJA AUTOMOBILA, OIB 98393093428, NOVAČKA 300, 10000 Zagreb zastupanog po punomoćniku Ante Čačić; Marina Perica Krapljanov; Ante Perica</item>
    </izvorni_sadrzaj>
    <derivirana_varijabla naziv="DomainObject.Predmet.ProtuStrankaListFormatedWithAdressOIB_1">
      <item>P2R KLUBA OBOŽAVATELJA AUTOMOBILA, OIB 98393093428, NOVAČKA 300, 10000 Zagreb zastupanog po punomoćniku Ante Čačić; Marina Perica Krapljanov; Ante Perica</item>
    </derivirana_varijabla>
  </DomainObject.Predmet.ProtuStrankaListFormatedWithAdressOIB>
  <DomainObject.Predmet.ProtuStrankaListNazivFormated>
    <izvorni_sadrzaj>
      <item>P2R KLUBA OBOŽAVATELJA AUTOMOBILA</item>
    </izvorni_sadrzaj>
    <derivirana_varijabla naziv="DomainObject.Predmet.ProtuStrankaListNazivFormated_1">
      <item>P2R KLUBA OBOŽAVATELJA AUTOMOBILA</item>
    </derivirana_varijabla>
  </DomainObject.Predmet.ProtuStrankaListNazivFormated>
  <DomainObject.Predmet.ProtuStrankaListNazivFormatedOIB>
    <izvorni_sadrzaj>
      <item>P2R KLUBA OBOŽAVATELJA AUTOMOBILA, OIB 98393093428</item>
    </izvorni_sadrzaj>
    <derivirana_varijabla naziv="DomainObject.Predmet.ProtuStrankaListNazivFormatedOIB_1">
      <item>P2R KLUBA OBOŽAVATELJA AUTOMOBILA, OIB 98393093428</item>
    </derivirana_varijabla>
  </DomainObject.Predmet.ProtuStrankaListNazivFormatedOIB>
  <DomainObject.Predmet.OstaliListFormated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>
  <DomainObject.Predmet.OstaliListFormatedOIB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OIB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OIB>
  <DomainObject.Predmet.OstaliListFormatedWithAdress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WithAdress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WithAdress>
  <DomainObject.Predmet.OstaliListFormatedWithAdressOIB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WithAdressOIB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WithAdressOIB>
  <DomainObject.Predmet.OstaliListNazivFormated>
    <izvorni_sadrzaj>
      <item>Ante Perica</item>
      <item>Marina Perica Krapljanov</item>
      <item>Ante Čačić</item>
    </izvorni_sadrzaj>
    <derivirana_varijabla naziv="DomainObject.Predmet.OstaliListNazivFormated_1">
      <item>Ante Perica</item>
      <item>Marina Perica Krapljanov</item>
      <item>Ante Čačić</item>
    </derivirana_varijabla>
  </DomainObject.Predmet.OstaliListNazivFormated>
  <DomainObject.Predmet.OstaliListNazivFormatedOIB>
    <izvorni_sadrzaj>
      <item>Ante Perica</item>
      <item>Marina Perica Krapljanov</item>
      <item>Ante Čačić</item>
    </izvorni_sadrzaj>
    <derivirana_varijabla naziv="DomainObject.Predmet.OstaliListNazivFormatedOIB_1">
      <item>Ante Perica</item>
      <item>Marina Perica Krapljanov</item>
      <item>Ante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St-4080/2015-9</izvorni_sadrzaj>
    <derivirana_varijabla naziv="DomainObject.PoslovniBrojDokumenta_1">St-4080/2015-9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P2R KLUBA OBOŽAVATELJA AUTOMOBILA</izvorni_sadrzaj>
    <derivirana_varijabla naziv="DomainObject.Predmet.ProtustrankaIDrugi_1">P2R KLUBA OBOŽAVATELJA AUTOMOBILA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P2R KLUBA OBOŽAVATELJA AUTOMOBILA, OIB 98393093428, NOVAČKA 300, 10000 Zagreb</izvorni_sadrzaj>
    <derivirana_varijabla naziv="DomainObject.Predmet.ProtustrankaIDrugiAdressOIB_1">P2R KLUBA OBOŽAVATELJA AUTOMOBILA, OIB 98393093428,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21. svibnja 2016.</izvorni_sadrzaj>
    <derivirana_varijabla naziv="DomainObject.Predmet.OdlukaRjesenje.DatumPravomocnosti_1">21. svibnja 2016.</derivirana_varijabla>
  </DomainObject.Predmet.OdlukaRjesenje.DatumPravomocnosti>
  <DomainObject.Predmet.OdlukaRjesenje.Oznaka>
    <izvorni_sadrzaj>St-4080/2015-6</izvorni_sadrzaj>
    <derivirana_varijabla naziv="DomainObject.Predmet.OdlukaRjesenje.Oznaka_1">St-4080/2015-6</derivirana_varijabla>
  </DomainObject.Predmet.OdlukaRjesenje.Oznaka>
  <DomainObject.Predmet.SudioniciListNaziv>
    <izvorni_sadrzaj>
      <item>FINA Regionalni centar Zagreb</item>
      <item>P2R KLUBA OBOŽAVATELJA AUTOMOBILA</item>
      <item>Ante Perica</item>
      <item>Marina Perica Krapljanov</item>
      <item>Ante Čačić</item>
    </izvorni_sadrzaj>
    <derivirana_varijabla naziv="DomainObject.Predmet.SudioniciListNaziv_1">
      <item>FINA Regionalni centar Zagreb</item>
      <item>P2R KLUBA OBOŽAVATELJA AUTOMOBILA</item>
      <item>Ante Perica</item>
      <item>Marina Perica Krapljanov</item>
      <item>Ante Čačić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P2R KLUBA OBOŽAVATELJA AUTOMOBILA, OIB 98393093428, NOVAČKA 300,10000 Zagreb</item>
      <item>Ante Perica</item>
      <item>Marina Perica Krapljanov</item>
      <item>Ante Čačić</item>
    </izvorni_sadrzaj>
    <derivirana_varijabla naziv="DomainObject.Predmet.SudioniciListAdressOIB_1">
      <item>FINA Regionalni centar Zagreb, OIB 85821130368, Trg svibanjskih žrtava 1995. 1,10000 Zagreb</item>
      <item>P2R KLUBA OBOŽAVATELJA AUTOMOBILA, OIB 98393093428, NOVAČKA 300,10000 Zagreb</item>
      <item>Ante Perica</item>
      <item>Marina Perica Krapljanov</item>
      <item>Ante Čačić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98393093428</item>
      <item>, OIB null</item>
      <item>, OIB null</item>
      <item>, OIB null</item>
    </izvorni_sadrzaj>
    <derivirana_varijabla naziv="DomainObject.Predmet.SudioniciListNazivOIB_1">
      <item>, OIB 85821130368</item>
      <item>, OIB 98393093428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2016-07-20T11:19:00Z</dcterms:created>
  <dc:creator>tjakupak</dc:creator>
  <cp:lastModifiedBy>Maja Hilje</cp:lastModifiedBy>
  <cp:lastPrinted>2016-07-20T11:42:00Z</cp:lastPrinted>
  <dcterms:modified xmlns:xsi="http://www.w3.org/2001/XMLSchema-instance" xsi:type="dcterms:W3CDTF">2016-07-21T09:49:00Z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St-4080/2015-9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