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5669" w14:paraId="fc95669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1F3C87" w:rsidP="008C1F15" w:rsidR="008C1F15" w:rsidRPr="008C1F15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             </w:t>
      </w:r>
      <w:r w:rsidR="008C1F15" w:rsidRPr="008C1F15">
        <w:rPr>
          <w:rFonts w:cstheme="minorBidi" w:eastAsiaTheme="minorHAnsi"/>
          <w:lang w:eastAsia="en-US"/>
        </w:rPr>
        <w:t>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 xml:space="preserve">Ex. vojarna </w:t>
      </w:r>
      <w:proofErr w:type="spellStart"/>
      <w:r w:rsidRPr="00E13B09">
        <w:rPr>
          <w:rFonts w:cstheme="minorBidi" w:eastAsiaTheme="minorHAnsi"/>
          <w:lang w:eastAsia="en-US"/>
        </w:rPr>
        <w:t>Sv.Križ</w:t>
      </w:r>
      <w:proofErr w:type="spellEnd"/>
      <w:r w:rsidRPr="00E13B09">
        <w:rPr>
          <w:rFonts w:cstheme="minorBidi" w:eastAsiaTheme="minorHAnsi"/>
          <w:lang w:eastAsia="en-US"/>
        </w:rPr>
        <w:t xml:space="preserve"> </w:t>
      </w:r>
      <w:proofErr w:type="spellStart"/>
      <w:r w:rsidRPr="00E13B09">
        <w:rPr>
          <w:rFonts w:cstheme="minorBidi" w:eastAsiaTheme="minorHAnsi"/>
          <w:lang w:eastAsia="en-US"/>
        </w:rPr>
        <w:t>Dračevac</w:t>
      </w:r>
      <w:proofErr w:type="spellEnd"/>
      <w:r>
        <w:rPr>
          <w:rFonts w:cstheme="minorBidi" w:eastAsiaTheme="minorHAnsi"/>
          <w:lang w:eastAsia="en-US"/>
        </w:rPr>
        <w:tab/>
      </w:r>
      <w:r w:rsidR="001F3C87">
        <w:rPr>
          <w:rFonts w:cstheme="minorBidi" w:eastAsiaTheme="minorHAnsi"/>
          <w:lang w:eastAsia="en-US"/>
        </w:rPr>
        <w:t xml:space="preserve">    </w:t>
      </w:r>
      <w:r w:rsidR="00524A2F">
        <w:rPr>
          <w:rFonts w:cstheme="minorBidi" w:eastAsiaTheme="minorHAnsi"/>
          <w:lang w:eastAsia="en-US"/>
        </w:rPr>
        <w:t xml:space="preserve">Poslovni broj: </w:t>
      </w:r>
      <w:proofErr w:type="spellStart"/>
      <w:r w:rsidR="00524A2F">
        <w:rPr>
          <w:rFonts w:cstheme="minorBidi" w:eastAsiaTheme="minorHAnsi"/>
          <w:lang w:eastAsia="en-US"/>
        </w:rPr>
        <w:t>Sp</w:t>
      </w:r>
      <w:proofErr w:type="spellEnd"/>
      <w:r w:rsidR="00524A2F">
        <w:rPr>
          <w:rFonts w:cstheme="minorBidi" w:eastAsiaTheme="minorHAnsi"/>
          <w:lang w:eastAsia="en-US"/>
        </w:rPr>
        <w:t>-1</w:t>
      </w:r>
      <w:r w:rsidRPr="00E13B09">
        <w:rPr>
          <w:rFonts w:cstheme="minorBidi" w:eastAsiaTheme="minorHAnsi"/>
          <w:lang w:eastAsia="en-US"/>
        </w:rPr>
        <w:t>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524A2F" w:rsidRPr="00524A2F">
        <w:t>DRAGANA NIKOLIĆA, OIB: 88944810442, iz Jesenica, Poljička cesta 20,</w:t>
      </w:r>
      <w:r>
        <w:t xml:space="preserve"> za otvaranje pos</w:t>
      </w:r>
      <w:r w:rsidR="00E13B09">
        <w:t>tupka s</w:t>
      </w:r>
      <w:r w:rsidR="00524A2F">
        <w:t xml:space="preserve">tečaja potrošača, dana 13.prosinca </w:t>
      </w:r>
      <w:r w:rsidR="00E13B09">
        <w:t xml:space="preserve"> </w:t>
      </w:r>
      <w:r>
        <w:t xml:space="preserve">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52516E" w:rsidP="00524A2F" w:rsidR="00DA0CED" w:rsidRPr="0052516E">
      <w:pPr>
        <w:numPr>
          <w:ilvl w:val="0"/>
          <w:numId w:val="1"/>
        </w:numPr>
        <w:jc w:val="both"/>
        <w:textAlignment w:val="baseline"/>
        <w:rPr>
          <w:b/>
        </w:rPr>
      </w:pPr>
      <w:r w:rsidRPr="0052516E">
        <w:t xml:space="preserve">Nikola Kruljac  </w:t>
      </w:r>
      <w:proofErr w:type="spellStart"/>
      <w:r w:rsidRPr="0052516E">
        <w:t>dipl.ekonomist</w:t>
      </w:r>
      <w:proofErr w:type="spellEnd"/>
      <w:r w:rsidRPr="0052516E">
        <w:t xml:space="preserve"> OIB: 49223643131 iz Našica, Bana Jelačića 48,  </w:t>
      </w:r>
      <w:proofErr w:type="spellStart"/>
      <w:r w:rsidRPr="0052516E">
        <w:t>mob</w:t>
      </w:r>
      <w:proofErr w:type="spellEnd"/>
      <w:r w:rsidRPr="0052516E">
        <w:t xml:space="preserve">. 095-3956-568,  </w:t>
      </w:r>
      <w:proofErr w:type="spellStart"/>
      <w:r w:rsidRPr="0052516E">
        <w:t>email</w:t>
      </w:r>
      <w:proofErr w:type="spellEnd"/>
      <w:r w:rsidRPr="0052516E">
        <w:t xml:space="preserve">  </w:t>
      </w:r>
      <w:proofErr w:type="spellStart"/>
      <w:r w:rsidRPr="0052516E">
        <w:t>stecajni.kruljac</w:t>
      </w:r>
      <w:proofErr w:type="spellEnd"/>
      <w:r w:rsidRPr="0052516E">
        <w:t xml:space="preserve">@gmail.com </w:t>
      </w:r>
      <w:r w:rsidR="00DA0CED" w:rsidRPr="00DA0CED">
        <w:t>na vlastiti zahtjev se</w:t>
      </w:r>
      <w:r w:rsidR="008C1F15">
        <w:t xml:space="preserve"> </w:t>
      </w:r>
      <w:r w:rsidR="00DA0CED">
        <w:t>razrješava dužnosti povjerenika  potrošača</w:t>
      </w:r>
      <w:r w:rsidR="001C653A">
        <w:t xml:space="preserve">  </w:t>
      </w:r>
      <w:r w:rsidR="00DA0CED">
        <w:t xml:space="preserve"> u postupku stečaja potrošača</w:t>
      </w:r>
      <w:r w:rsidR="001F3C87">
        <w:t xml:space="preserve"> </w:t>
      </w:r>
      <w:r w:rsidR="00524A2F" w:rsidRPr="00524A2F">
        <w:t>DRAGANA NIKOLIĆA, OIB: 88944810442,</w:t>
      </w:r>
      <w:r w:rsidR="00524A2F">
        <w:t xml:space="preserve"> iz Jesenica, Poljička cesta 20</w:t>
      </w:r>
      <w:r>
        <w:t>.</w:t>
      </w:r>
    </w:p>
    <w:p w:rsidRDefault="003866DE" w:rsidP="00524A2F" w:rsidR="00DA0CED" w:rsidRPr="0052516E">
      <w:pPr>
        <w:numPr>
          <w:ilvl w:val="0"/>
          <w:numId w:val="1"/>
        </w:numPr>
        <w:jc w:val="both"/>
        <w:textAlignment w:val="baseline"/>
        <w:rPr>
          <w:b/>
        </w:rPr>
      </w:pPr>
      <w:r>
        <w:rPr>
          <w:sz w:val="23"/>
          <w:szCs w:val="23"/>
        </w:rPr>
        <w:t xml:space="preserve">Bože </w:t>
      </w:r>
      <w:proofErr w:type="spellStart"/>
      <w:r>
        <w:rPr>
          <w:sz w:val="23"/>
          <w:szCs w:val="23"/>
        </w:rPr>
        <w:t>Guvo</w:t>
      </w:r>
      <w:proofErr w:type="spellEnd"/>
      <w:r>
        <w:rPr>
          <w:sz w:val="23"/>
          <w:szCs w:val="23"/>
        </w:rPr>
        <w:t xml:space="preserve"> dr.sc.oec. OB: 55368811100 iz Splita, </w:t>
      </w:r>
      <w:proofErr w:type="spellStart"/>
      <w:r>
        <w:rPr>
          <w:sz w:val="23"/>
          <w:szCs w:val="23"/>
        </w:rPr>
        <w:t>Smiljanićeva</w:t>
      </w:r>
      <w:proofErr w:type="spellEnd"/>
      <w:r>
        <w:rPr>
          <w:sz w:val="23"/>
          <w:szCs w:val="23"/>
        </w:rPr>
        <w:t xml:space="preserve"> 2, </w:t>
      </w:r>
      <w:proofErr w:type="spellStart"/>
      <w:r>
        <w:rPr>
          <w:sz w:val="23"/>
          <w:szCs w:val="23"/>
        </w:rPr>
        <w:t>mob</w:t>
      </w:r>
      <w:proofErr w:type="spellEnd"/>
      <w:r>
        <w:rPr>
          <w:sz w:val="23"/>
          <w:szCs w:val="23"/>
        </w:rPr>
        <w:t xml:space="preserve">. 098-9113 241, tel. 021/538220, </w:t>
      </w:r>
      <w:proofErr w:type="spellStart"/>
      <w:r>
        <w:rPr>
          <w:sz w:val="23"/>
          <w:szCs w:val="23"/>
        </w:rPr>
        <w:t>email</w:t>
      </w:r>
      <w:proofErr w:type="spellEnd"/>
      <w:r>
        <w:rPr>
          <w:sz w:val="23"/>
          <w:szCs w:val="23"/>
        </w:rPr>
        <w:t xml:space="preserve">  </w:t>
      </w:r>
      <w:proofErr w:type="spellStart"/>
      <w:r>
        <w:rPr>
          <w:sz w:val="23"/>
          <w:szCs w:val="23"/>
        </w:rPr>
        <w:t>bozo.guvo</w:t>
      </w:r>
      <w:proofErr w:type="spellEnd"/>
      <w:r>
        <w:rPr>
          <w:sz w:val="23"/>
          <w:szCs w:val="23"/>
        </w:rPr>
        <w:t>@</w:t>
      </w:r>
      <w:proofErr w:type="spellStart"/>
      <w:r>
        <w:rPr>
          <w:sz w:val="23"/>
          <w:szCs w:val="23"/>
        </w:rPr>
        <w:t>st.t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com.hr</w:t>
      </w:r>
      <w:proofErr w:type="spellEnd"/>
      <w:r w:rsidR="00DA0CED">
        <w:t xml:space="preserve">, imenuje se </w:t>
      </w:r>
      <w:r w:rsidR="008C1F15">
        <w:t xml:space="preserve">povjerenikom potrošača </w:t>
      </w:r>
      <w:r w:rsidR="00524A2F" w:rsidRPr="00524A2F">
        <w:t>DRAGANA NIKOLIĆA, OIB: 88944810442,</w:t>
      </w:r>
      <w:r w:rsidR="00524A2F">
        <w:t xml:space="preserve"> iz Jesenica, Poljička cesta 20</w:t>
      </w:r>
      <w:r w:rsidR="008C1F15"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3866DE" w:rsidRPr="003866DE">
        <w:t xml:space="preserve">Boži </w:t>
      </w:r>
      <w:proofErr w:type="spellStart"/>
      <w:r w:rsidR="003866DE" w:rsidRPr="003866DE">
        <w:t>Guvo</w:t>
      </w:r>
      <w:proofErr w:type="spellEnd"/>
      <w:r w:rsidRPr="003866DE">
        <w:t xml:space="preserve"> da</w:t>
      </w:r>
      <w:r w:rsidRPr="00304B35">
        <w:t xml:space="preserve">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1F3C87">
        <w:t>brazloženje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>jerenik</w:t>
      </w:r>
      <w:r w:rsidR="0052516E">
        <w:t xml:space="preserve"> Nikola Kruljac</w:t>
      </w:r>
      <w:r w:rsidR="00B36171">
        <w:t xml:space="preserve"> podneskom od</w:t>
      </w:r>
      <w:r w:rsidR="00F359D5">
        <w:t xml:space="preserve"> </w:t>
      </w:r>
      <w:r w:rsidR="00B75643">
        <w:t xml:space="preserve">23.kolovoza </w:t>
      </w:r>
      <w:r w:rsidR="00F359D5">
        <w:t xml:space="preserve"> </w:t>
      </w:r>
      <w:r w:rsidR="001C653A">
        <w:t xml:space="preserve">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</w:r>
      <w:r w:rsidR="008C1F15" w:rsidRPr="001C653A">
        <w:rPr>
          <w:b/>
        </w:rPr>
        <w:t xml:space="preserve"> </w:t>
      </w:r>
      <w:r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52516E" w:rsidP="008C1F15" w:rsidR="00DA0CED">
      <w:pPr>
        <w:jc w:val="center"/>
      </w:pPr>
      <w:r>
        <w:t>U Splitu, dana 1</w:t>
      </w:r>
      <w:r w:rsidR="00524A2F">
        <w:t xml:space="preserve">3.prosinca </w:t>
      </w:r>
      <w:r w:rsidR="008C1F15">
        <w:t xml:space="preserve"> 2017</w:t>
      </w:r>
      <w:r w:rsidR="00DA0CED">
        <w:t>. godine</w:t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F77" w:rsidP="008C1F15" w:rsidR="00E95F77">
      <w:r>
        <w:separator/>
      </w:r>
    </w:p>
  </w:endnote>
  <w:endnote w:id="0" w:type="continuationSeparator">
    <w:p w:rsidRDefault="00E95F77" w:rsidP="008C1F15" w:rsidR="00E95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2F" w:rsidR="00524A2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2F" w:rsidR="00524A2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2F" w:rsidR="00524A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F77" w:rsidP="008C1F15" w:rsidR="00E95F77">
      <w:r>
        <w:separator/>
      </w:r>
    </w:p>
  </w:footnote>
  <w:footnote w:id="0" w:type="continuationSeparator">
    <w:p w:rsidRDefault="00E95F77" w:rsidP="008C1F15" w:rsidR="00E95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2F" w:rsidR="00524A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16E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524A2F">
      <w:t>1</w:t>
    </w:r>
    <w:r w:rsidR="00E13B09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2F" w:rsidR="00524A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1F3C87"/>
    <w:rsid w:val="002627DD"/>
    <w:rsid w:val="002C7AC9"/>
    <w:rsid w:val="00304B35"/>
    <w:rsid w:val="003259D1"/>
    <w:rsid w:val="003866DE"/>
    <w:rsid w:val="0042518F"/>
    <w:rsid w:val="00456C68"/>
    <w:rsid w:val="00524A2F"/>
    <w:rsid w:val="0052516E"/>
    <w:rsid w:val="0058033B"/>
    <w:rsid w:val="00631215"/>
    <w:rsid w:val="006470DB"/>
    <w:rsid w:val="006A3988"/>
    <w:rsid w:val="0073535F"/>
    <w:rsid w:val="008C1F15"/>
    <w:rsid w:val="009A5B47"/>
    <w:rsid w:val="00A31A4E"/>
    <w:rsid w:val="00A70F9F"/>
    <w:rsid w:val="00AE1180"/>
    <w:rsid w:val="00B36171"/>
    <w:rsid w:val="00B75643"/>
    <w:rsid w:val="00C60D30"/>
    <w:rsid w:val="00C84B8B"/>
    <w:rsid w:val="00CC16F1"/>
    <w:rsid w:val="00DA0CED"/>
    <w:rsid w:val="00E13B09"/>
    <w:rsid w:val="00E95F77"/>
    <w:rsid w:val="00F3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2343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2017-12-13T10:12:00Z</dcterms:created>
  <dc:creator>Jasna Gažić Ferenčina</dc:creator>
  <cp:lastModifiedBy>Božena Semren</cp:lastModifiedBy>
  <cp:lastPrinted>2017-09-11T11:42:00Z</cp:lastPrinted>
  <dcterms:modified xmlns:xsi="http://www.w3.org/2001/XMLSchema-instance" xsi:type="dcterms:W3CDTF">2017-12-13T10:15:00Z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