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b6e5" w14:paraId="bbbb6e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4274A0">
        <w:t>2649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3277AD">
        <w:t xml:space="preserve">Financijske agencije Regionalni centar Zagreb Podružnica Zagreb, Trg svibanjskih žrtava 1995. 1, za pokretanje skraćenog stečajnog postupka  nad dužnikom </w:t>
      </w:r>
      <w:r w:rsidR="004274A0">
        <w:t>KOLIĆ GRADNJA j.d.o.o., za građenje i usluge, Donji Laduč, Ulica braće Žagmeštar 33 A, MBS: 081003429, OIB: 49511939427</w:t>
      </w:r>
      <w:r w:rsidR="00231648">
        <w:t xml:space="preserve">, dana </w:t>
      </w:r>
      <w:r w:rsidR="008A3D49">
        <w:t>19. prosinca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4274A0">
        <w:t>KOLIĆ GRADNJA j.d.o.o., za građenje i usluge, Donji Laduč, Ulica braće Žagmeštar 33 A, MBS: 081003429, OIB: 49511939427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7410A">
        <w:t>Damir Cincar, Osijek, Ul. Sv. Ane 15b, OIB: 60464850994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4274A0">
        <w:t>KOLIĆ GRADNJA j.d.o.o., za građenje i usluge, Donji Laduč, Ulica braće Žagmeštar 33 A, MBS: 081003429, OIB: 49511939427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A95C37">
        <w:t>Zagreb</w:t>
      </w:r>
      <w:r>
        <w:t xml:space="preserve">, Podružnica </w:t>
      </w:r>
      <w:r w:rsidR="003277AD">
        <w:t>Zagreb</w:t>
      </w:r>
      <w:r>
        <w:t xml:space="preserve"> podnijela je dana </w:t>
      </w:r>
      <w:r w:rsidR="004274A0">
        <w:t>25. kolovoza</w:t>
      </w:r>
      <w:r w:rsidR="003277AD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4274A0">
        <w:t>KOLIĆ GRADNJA j.d.o.o., za građenje i usluge, Donji Laduč, Ulica braće Žagmeštar 33 A, MBS: 081003429, OIB: 49511939427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8A3D49">
        <w:t>19. listopada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4274A0">
        <w:t>2649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4274A0">
        <w:t>2649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8A3D49">
        <w:t>19. prosinca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8A3D49">
        <w:t>20/1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277AD"/>
    <w:rsid w:val="00333EEE"/>
    <w:rsid w:val="0036302D"/>
    <w:rsid w:val="003942B2"/>
    <w:rsid w:val="0040522B"/>
    <w:rsid w:val="00423822"/>
    <w:rsid w:val="004274A0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A68B8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82E41"/>
    <w:rsid w:val="00A868A7"/>
    <w:rsid w:val="00A95C3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7410A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A68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68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6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A68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68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St-2649/2016</izvorni_sadrzaj>
    <derivirana_varijabla naziv="DomainObject.Predmet.OznakaBroj_1">St-2649/2016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Kdužnikom TTP NALETILIĆ d.o.o., za trgovinu, graditeljstvo i usluge, Zagreb, Sisačka cesta 9/B, MBS: 080583612, OIB: 49750975359</izvorni_sadrzaj>
    <derivirana_varijabla naziv="DomainObject.Predmet.ProtustrankaFormated_1">  Kdužnikom TTP NALETILIĆ d.o.o., za trgovinu, graditeljstvo i usluge, Zagreb, Sisačka cesta 9/B, MBS: 080583612, OIB: 49750975359</derivirana_varijabla>
  </DomainObject.Predmet.ProtustrankaFormated>
  <DomainObject.Predmet.ProtustrankaFormatedOIB>
    <izvorni_sadrzaj>  Kdužnikom TTP NALETILIĆ d.o.o., za trgovinu, graditeljstvo i usluge, Zagreb, Sisačka cesta 9/B, MBS: 080583612, OIB: 49750975359, OIB 49511939427</izvorni_sadrzaj>
    <derivirana_varijabla naziv="DomainObject.Predmet.ProtustrankaFormatedOIB_1">  Kdužnikom TTP NALETILIĆ d.o.o., za trgovinu, graditeljstvo i usluge, Zagreb, Sisačka cesta 9/B, MBS: 080583612, OIB: 49750975359, OIB 49511939427</derivirana_varijabla>
  </DomainObject.Predmet.ProtustrankaFormatedOIB>
  <DomainObject.Predmet.ProtustrankaFormatedWithAdress>
    <izvorni_sadrzaj> Kdužnikom TTP NALETILIĆ d.o.o., za trgovinu, graditeljstvo i usluge, Zagreb, Sisačka cesta 9/B, MBS: 080583612, OIB: 49750975359, Ulica braće Žagmeštar 33 A, 10292 Donji Laduč</izvorni_sadrzaj>
    <derivirana_varijabla naziv="DomainObject.Predmet.ProtustrankaFormatedWithAdress_1"> Kdužnikom TTP NALETILIĆ d.o.o., za trgovinu, graditeljstvo i usluge, Zagreb, Sisačka cesta 9/B, MBS: 080583612, OIB: 49750975359, Ulica braće Žagmeštar 33 A, 10292 Donji Laduč</derivirana_varijabla>
  </DomainObject.Predmet.ProtustrankaFormatedWithAdress>
  <DomainObject.Predmet.ProtustrankaFormatedWithAdressOIB>
    <izvorni_sadrzaj> 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FormatedWithAdressOIB_1"> Kdužnikom TTP NALETILIĆ d.o.o., za trgovinu, graditeljstvo i usluge, Zagreb, Sisačka cesta 9/B, MBS: 080583612, OIB: 49750975359, OIB 49511939427, Ulica braće Žagmeštar 33 A, 10292 Donji Laduč</derivirana_varijabla>
  </DomainObject.Predmet.ProtustrankaFormatedWithAdressOIB>
  <DomainObject.Predmet.ProtustrankaWithAdress>
    <izvorni_sadrzaj>Kdužnikom TTP NALETILIĆ d.o.o., za trgovinu, graditeljstvo i usluge, Zagreb, Sisačka cesta 9/B, MBS: 080583612, OIB: 49750975359 Ulica braće Žagmeštar 33 A, 10292 Donji Laduč</izvorni_sadrzaj>
    <derivirana_varijabla naziv="DomainObject.Predmet.ProtustrankaWithAdress_1">Kdužnikom TTP NALETILIĆ d.o.o., za trgovinu, graditeljstvo i usluge, Zagreb, Sisačka cesta 9/B, MBS: 080583612, OIB: 49750975359 Ulica braće Žagmeštar 33 A, 10292 Donji Laduč</derivirana_varijabla>
  </DomainObject.Predmet.ProtustrankaWithAdress>
  <DomainObject.Predmet.ProtustrankaWithAdressOIB>
    <izvorni_sadrzaj>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WithAdressOIB_1">Kdužnikom TTP NALETILIĆ d.o.o., za trgovinu, graditeljstvo i usluge, Zagreb, Sisačka cesta 9/B, MBS: 080583612, OIB: 49750975359, OIB 49511939427, Ulica braće Žagmeštar 33 A, 10292 Donji Laduč</derivirana_varijabla>
  </DomainObject.Predmet.ProtustrankaWithAdressOIB>
  <DomainObject.Predmet.ProtustrankaNazivFormated>
    <izvorni_sadrzaj>Kdužnikom TTP NALETILIĆ d.o.o., za trgovinu, graditeljstvo i usluge, Zagreb, Sisačka cesta 9/B, MBS: 080583612, OIB: 49750975359</izvorni_sadrzaj>
    <derivirana_varijabla naziv="DomainObject.Predmet.ProtustrankaNazivFormated_1">Kdužnikom TTP NALETILIĆ d.o.o., za trgovinu, graditeljstvo i usluge, Zagreb, Sisačka cesta 9/B, MBS: 080583612, OIB: 49750975359</derivirana_varijabla>
  </DomainObject.Predmet.ProtustrankaNazivFormated>
  <DomainObject.Predmet.ProtustrankaNazivFormatedOIB>
    <izvorni_sadrzaj>Kdužnikom TTP NALETILIĆ d.o.o., za trgovinu, graditeljstvo i usluge, Zagreb, Sisačka cesta 9/B, MBS: 080583612, OIB: 49750975359, OIB 49511939427</izvorni_sadrzaj>
    <derivirana_varijabla naziv="DomainObject.Predmet.ProtustrankaNazivFormatedOIB_1">Kdužnikom TTP NALETILIĆ d.o.o., za trgovinu, graditeljstvo i usluge, Zagreb, Sisačka cesta 9/B, MBS: 080583612, OIB: 49750975359, OIB 49511939427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Kdužnikom TTP NALETILIĆ d.o.o., za trgovinu, graditeljstvo i usluge, Zagreb, Sisačka cesta 9/B, MBS: 080583612, OIB: 49750975359</item>
    </izvorni_sadrzaj>
    <derivirana_varijabla naziv="DomainObject.Predmet.ProtuStrankaListFormated_1">
      <item>Kdužnikom TTP NALETILIĆ d.o.o., za trgovinu, graditeljstvo i usluge, Zagreb, Sisačka cesta 9/B, MBS: 080583612, OIB: 49750975359</item>
    </derivirana_varijabla>
  </DomainObject.Predmet.ProtuStrankaListFormated>
  <DomainObject.Predmet.ProtuStrankaListFormatedOIB>
    <izvorni_sadrzaj>
      <item>Kdužnikom TTP NALETILIĆ d.o.o., za trgovinu, graditeljstvo i usluge, Zagreb, Sisačka cesta 9/B, MBS: 080583612, OIB: 49750975359, OIB 49511939427</item>
    </izvorni_sadrzaj>
    <derivirana_varijabla naziv="DomainObject.Predmet.ProtuStrankaListFormatedOIB_1">
      <item>Kdužnikom TTP NALETILIĆ d.o.o., za trgovinu, graditeljstvo i usluge, Zagreb, Sisačka cesta 9/B, MBS: 080583612, OIB: 49750975359, OIB 49511939427</item>
    </derivirana_varijabla>
  </DomainObject.Predmet.ProtuStrankaListFormatedOIB>
  <DomainObject.Predmet.ProtuStrankaListFormatedWithAdress>
    <izvorni_sadrzaj>
      <item>Kdužnikom TTP NALETILIĆ d.o.o., za trgovinu, graditeljstvo i usluge, Zagreb, Sisačka cesta 9/B, MBS: 080583612, OIB: 49750975359, Ulica braće Žagmeštar 33 A, 10292 Donji Laduč</item>
    </izvorni_sadrzaj>
    <derivirana_varijabla naziv="DomainObject.Predmet.ProtuStrankaListFormatedWithAdress_1">
      <item>Kdužnikom TTP NALETILIĆ d.o.o., za trgovinu, graditeljstvo i usluge, Zagreb, Sisačka cesta 9/B, MBS: 080583612, OIB: 49750975359, Ulica braće Žagmeštar 33 A, 10292 Donji Laduč</item>
    </derivirana_varijabla>
  </DomainObject.Predmet.ProtuStrankaListFormatedWithAdress>
  <DomainObject.Predmet.ProtuStrankaListFormatedWithAdressOIB>
    <izvorni_sadrzaj>
      <item>Kdužnikom TTP NALETILIĆ d.o.o., za trgovinu, graditeljstvo i usluge, Zagreb, Sisačka cesta 9/B, MBS: 080583612, OIB: 49750975359, OIB 49511939427, Ulica braće Žagmeštar 33 A, 10292 Donji Laduč</item>
    </izvorni_sadrzaj>
    <derivirana_varijabla naziv="DomainObject.Predmet.ProtuStrankaListFormatedWithAdressOIB_1">
      <item>Kdužnikom TTP NALETILIĆ d.o.o., za trgovinu, graditeljstvo i usluge, Zagreb, Sisačka cesta 9/B, MBS: 080583612, OIB: 49750975359, OIB 49511939427, Ulica braće Žagmeštar 33 A, 10292 Donji Laduč</item>
    </derivirana_varijabla>
  </DomainObject.Predmet.ProtuStrankaListFormatedWithAdressOIB>
  <DomainObject.Predmet.ProtuStrankaListNazivFormated>
    <izvorni_sadrzaj>
      <item>Kdužnikom TTP NALETILIĆ d.o.o., za trgovinu, graditeljstvo i usluge, Zagreb, Sisačka cesta 9/B, MBS: 080583612, OIB: 49750975359</item>
    </izvorni_sadrzaj>
    <derivirana_varijabla naziv="DomainObject.Predmet.ProtuStrankaListNazivFormated_1">
      <item>Kdužnikom TTP NALETILIĆ d.o.o., za trgovinu, graditeljstvo i usluge, Zagreb, Sisačka cesta 9/B, MBS: 080583612, OIB: 49750975359</item>
    </derivirana_varijabla>
  </DomainObject.Predmet.ProtuStrankaListNazivFormated>
  <DomainObject.Predmet.ProtuStrankaListNazivFormatedOIB>
    <izvorni_sadrzaj>
      <item>Kdužnikom TTP NALETILIĆ d.o.o., za trgovinu, graditeljstvo i usluge, Zagreb, Sisačka cesta 9/B, MBS: 080583612, OIB: 49750975359, OIB 49511939427</item>
    </izvorni_sadrzaj>
    <derivirana_varijabla naziv="DomainObject.Predmet.ProtuStrankaListNazivFormatedOIB_1">
      <item>Kdužnikom TTP NALETILIĆ d.o.o., za trgovinu, graditeljstvo i usluge, Zagreb, Sisačka cesta 9/B, MBS: 080583612, OIB: 49750975359, OIB 49511939427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Kdužnikom TTP NALETILIĆ d.o.o., za trgovinu, graditeljstvo i usluge, Zagreb, Sisačka cesta 9/B, MBS: 080583612, OIB: 49750975359</izvorni_sadrzaj>
    <derivirana_varijabla naziv="DomainObject.Predmet.ProtustrankaIDrugi_1">Kdužnikom TTP NALETILIĆ d.o.o., za trgovinu, graditeljstvo i usluge, Zagreb, Sisačka cesta 9/B, MBS: 080583612, OIB: 49750975359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Kdužnikom TTP NALETILIĆ d.o.o., za trgovinu, graditeljstvo i usluge, Zagreb, Sisačka cesta 9/B, MBS: 080583612, OIB: 49750975359, OIB 49511939427, Ulica braće Žagmeštar 33 A, 10292 Donji Laduč</izvorni_sadrzaj>
    <derivirana_varijabla naziv="DomainObject.Predmet.ProtustrankaIDrugiAdressOIB_1">Kdužnikom TTP NALETILIĆ d.o.o., za trgovinu, graditeljstvo i usluge, Zagreb, Sisačka cesta 9/B, MBS: 080583612, OIB: 49750975359, OIB 49511939427, Ulica braće Žagmeštar 33 A,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Kdužnikom TTP NALETILIĆ d.o.o., za trgovinu, graditeljstvo i usluge, Zagreb, Sisačka cesta 9/B, MBS: 080583612, OIB: 49750975359</item>
      <item>FINA Regionalni centar Zagreb</item>
    </izvorni_sadrzaj>
    <derivirana_varijabla naziv="DomainObject.Predmet.SudioniciListNaziv_1">
      <item>Kdužnikom TTP NALETILIĆ d.o.o., za trgovinu, graditeljstvo i usluge, Zagreb, Sisačka cesta 9/B, MBS: 080583612, OIB: 49750975359</item>
      <item>FINA Regionalni centar Zagreb</item>
    </derivirana_varijabla>
  </DomainObject.Predmet.SudioniciListNaziv>
  <DomainObject.Predmet.SudioniciListAdressOIB>
    <izvorni_sadrzaj>
      <item>Kdužnikom TTP NALETILIĆ d.o.o., za trgovinu, graditeljstvo i usluge, Zagreb, Sisačka cesta 9/B, MBS: 080583612, OIB: 49750975359, OIB 49511939427, Ulica braće Žagmeštar 33 A,10292 Donji Laduč</item>
      <item>FINA Regionalni centar Zagreb, OIB 85821130368, Trg svibanjskih žrtava 1995. br. 1,10000 Zagreb</item>
    </izvorni_sadrzaj>
    <derivirana_varijabla naziv="DomainObject.Predmet.SudioniciListAdressOIB_1">
      <item>Kdužnikom TTP NALETILIĆ d.o.o., za trgovinu, graditeljstvo i usluge, Zagreb, Sisačka cesta 9/B, MBS: 080583612, OIB: 49750975359, OIB 49511939427, Ulica braće Žagmeštar 33 A,10292 Donji Laduč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49511939427</item>
      <item>, OIB 85821130368</item>
    </izvorni_sadrzaj>
    <derivirana_varijabla naziv="DomainObject.Predmet.SudioniciListNazivOIB_1">
      <item>, OIB 49511939427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4BCE9-98F0-4192-AF05-1D899CFB3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2310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2016-12-19T09:53:00Z</dcterms:created>
  <dc:creator>korisnik</dc:creator>
  <cp:lastModifiedBy>Žana Bem</cp:lastModifiedBy>
  <cp:lastPrinted>2016-12-19T09:53:00Z</cp:lastPrinted>
  <dcterms:modified xmlns:xsi="http://www.w3.org/2001/XMLSchema-instance" xsi:type="dcterms:W3CDTF">2016-12-19T09:55:00Z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