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762d" w14:paraId="330762d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3582B" w:rsidRP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DOBROVOLJNO VATROGASNO DRUŠTVO GL</w:t>
      </w:r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AVNICA DONJA , Glavnica Donja, </w:t>
      </w:r>
      <w:proofErr w:type="spellStart"/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Glavnička</w:t>
      </w:r>
      <w:proofErr w:type="spellEnd"/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23a</w:t>
      </w:r>
      <w:r w:rsidR="0033582B" w:rsidRP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37060529278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3582B" w:rsidRP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DOBROVOLJNO VATROGASNO DRUŠTVO GLAVNICA DONJA , Glavnica Donja, </w:t>
      </w:r>
      <w:proofErr w:type="spellStart"/>
      <w:r w:rsidR="0033582B" w:rsidRP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Glavnička</w:t>
      </w:r>
      <w:proofErr w:type="spellEnd"/>
      <w:r w:rsidR="0033582B" w:rsidRP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23a, OIB: 37060529278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Siniša </w:t>
      </w:r>
      <w:proofErr w:type="spellStart"/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Rajnović</w:t>
      </w:r>
      <w:proofErr w:type="spellEnd"/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Virovitica, </w:t>
      </w:r>
      <w:proofErr w:type="spellStart"/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Milanovac</w:t>
      </w:r>
      <w:proofErr w:type="spellEnd"/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, Sv. Trojstva 87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3582B" w:rsidRP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DOBROVOLJNO VATROGASNO DRUŠTVO GLAVNICA DONJA , Glavnica Donja, </w:t>
      </w:r>
      <w:proofErr w:type="spellStart"/>
      <w:r w:rsidR="0033582B" w:rsidRP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Glavnička</w:t>
      </w:r>
      <w:proofErr w:type="spellEnd"/>
      <w:r w:rsidR="0033582B" w:rsidRP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23a, OIB: 37060529278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Ul. Pavla Vitezovića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321482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33582B">
        <w:rPr>
          <w:rFonts w:cs="Times New Roman" w:eastAsia="Times New Roman" w:hAnsi="Times New Roman" w:ascii="Times New Roman"/>
          <w:sz w:val="24"/>
          <w:szCs w:val="20"/>
          <w:lang w:eastAsia="hr-HR"/>
        </w:rPr>
        <w:t>11</w:t>
      </w:r>
      <w:r w:rsidR="00840955" w:rsidRPr="0084095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3582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6814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942EA"/>
    <w:rsid w:val="000C6446"/>
    <w:rsid w:val="001A636E"/>
    <w:rsid w:val="001C039E"/>
    <w:rsid w:val="00296AC5"/>
    <w:rsid w:val="00321482"/>
    <w:rsid w:val="0033582B"/>
    <w:rsid w:val="003E1C88"/>
    <w:rsid w:val="003E206A"/>
    <w:rsid w:val="00422CE0"/>
    <w:rsid w:val="00433DB2"/>
    <w:rsid w:val="004B1FF0"/>
    <w:rsid w:val="006A1B1E"/>
    <w:rsid w:val="006F65CC"/>
    <w:rsid w:val="00703BA7"/>
    <w:rsid w:val="00832CFF"/>
    <w:rsid w:val="00840955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274D6"/>
    <w:rsid w:val="00CB311E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94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2E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42E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42E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42E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94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2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42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42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42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6814</izvorni_sadrzaj>
    <derivirana_varijabla naziv="DomainObject.Predmet.Broj_1">6814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St-6814/2015</izvorni_sadrzaj>
    <derivirana_varijabla naziv="DomainObject.Predmet.OznakaBroj_1">St-6814/2015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ovlaštene osobe za zastupanje
nisu pronađeni OIB-i</izvorni_sadrzaj>
    <derivirana_varijabla naziv="DomainObject.Predmet.PrimjedbaSuca_1">Za ovlaštene osobe za zastupanje
nisu pronađeni OIB-i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GLAVNICA DONJA</izvorni_sadrzaj>
    <derivirana_varijabla naziv="DomainObject.Predmet.ProtustrankaFormated_1">  DOBROVOLJNO VATROGASNO DRUŠTVO GLAVNICA DONJA</derivirana_varijabla>
  </DomainObject.Predmet.ProtustrankaFormated>
  <DomainObject.Predmet.ProtustrankaFormatedOIB>
    <izvorni_sadrzaj>  DOBROVOLJNO VATROGASNO DRUŠTVO GLAVNICA DONJA, OIB 37060529278</izvorni_sadrzaj>
    <derivirana_varijabla naziv="DomainObject.Predmet.ProtustrankaFormatedOIB_1">  DOBROVOLJNO VATROGASNO DRUŠTVO GLAVNICA DONJA, OIB 37060529278</derivirana_varijabla>
  </DomainObject.Predmet.ProtustrankaFormatedOIB>
  <DomainObject.Predmet.ProtustrankaFormatedWithAdress>
    <izvorni_sadrzaj> DOBROVOLJNO VATROGASNO DRUŠTVO GLAVNICA DONJA, GLAVNIČKA 0, 10363 Glavnica Donja</izvorni_sadrzaj>
    <derivirana_varijabla naziv="DomainObject.Predmet.ProtustrankaFormatedWithAdress_1"> DOBROVOLJNO VATROGASNO DRUŠTVO GLAVNICA DONJA, GLAVNIČKA 0, 10363 Glavnica Donja</derivirana_varijabla>
  </DomainObject.Predmet.ProtustrankaFormatedWithAdress>
  <DomainObject.Predmet.ProtustrankaFormatedWithAdressOIB>
    <izvorni_sadrzaj> DOBROVOLJNO VATROGASNO DRUŠTVO GLAVNICA DONJA, OIB 37060529278, GLAVNIČKA 0, 10363 Glavnica Donja</izvorni_sadrzaj>
    <derivirana_varijabla naziv="DomainObject.Predmet.ProtustrankaFormatedWithAdressOIB_1"> DOBROVOLJNO VATROGASNO DRUŠTVO GLAVNICA DONJA, OIB 37060529278, GLAVNIČKA 0, 10363 Glavnica Donja</derivirana_varijabla>
  </DomainObject.Predmet.ProtustrankaFormatedWithAdressOIB>
  <DomainObject.Predmet.ProtustrankaWithAdress>
    <izvorni_sadrzaj>DOBROVOLJNO VATROGASNO DRUŠTVO GLAVNICA DONJA GLAVNIČKA 0, 10363 Glavnica Donja</izvorni_sadrzaj>
    <derivirana_varijabla naziv="DomainObject.Predmet.ProtustrankaWithAdress_1">DOBROVOLJNO VATROGASNO DRUŠTVO GLAVNICA DONJA GLAVNIČKA 0, 10363 Glavnica Donja</derivirana_varijabla>
  </DomainObject.Predmet.ProtustrankaWithAdress>
  <DomainObject.Predmet.ProtustrankaWithAdressOIB>
    <izvorni_sadrzaj>DOBROVOLJNO VATROGASNO DRUŠTVO GLAVNICA DONJA, OIB 37060529278, GLAVNIČKA 0, 10363 Glavnica Donja</izvorni_sadrzaj>
    <derivirana_varijabla naziv="DomainObject.Predmet.ProtustrankaWithAdressOIB_1">DOBROVOLJNO VATROGASNO DRUŠTVO GLAVNICA DONJA, OIB 37060529278, GLAVNIČKA 0, 10363 Glavnica Donja</derivirana_varijabla>
  </DomainObject.Predmet.ProtustrankaWithAdressOIB>
  <DomainObject.Predmet.ProtustrankaNazivFormated>
    <izvorni_sadrzaj>DOBROVOLJNO VATROGASNO DRUŠTVO GLAVNICA DONJA</izvorni_sadrzaj>
    <derivirana_varijabla naziv="DomainObject.Predmet.ProtustrankaNazivFormated_1">DOBROVOLJNO VATROGASNO DRUŠTVO GLAVNICA DONJA</derivirana_varijabla>
  </DomainObject.Predmet.ProtustrankaNazivFormated>
  <DomainObject.Predmet.ProtustrankaNazivFormatedOIB>
    <izvorni_sadrzaj>DOBROVOLJNO VATROGASNO DRUŠTVO GLAVNICA DONJA, OIB 37060529278</izvorni_sadrzaj>
    <derivirana_varijabla naziv="DomainObject.Predmet.ProtustrankaNazivFormatedOIB_1">DOBROVOLJNO VATROGASNO DRUŠTVO GLAVNICA DONJA, OIB 37060529278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GLAVNICA DONJA</item>
    </izvorni_sadrzaj>
    <derivirana_varijabla naziv="DomainObject.Predmet.ProtuStrankaListFormated_1">
      <item>DOBROVOLJNO VATROGASNO DRUŠTVO GLAVNICA DONJA</item>
    </derivirana_varijabla>
  </DomainObject.Predmet.ProtuStrankaListFormated>
  <DomainObject.Predmet.ProtuStrankaListFormatedOIB>
    <izvorni_sadrzaj>
      <item>DOBROVOLJNO VATROGASNO DRUŠTVO GLAVNICA DONJA, OIB 37060529278</item>
    </izvorni_sadrzaj>
    <derivirana_varijabla naziv="DomainObject.Predmet.ProtuStrankaListFormatedOIB_1">
      <item>DOBROVOLJNO VATROGASNO DRUŠTVO GLAVNICA DONJA, OIB 37060529278</item>
    </derivirana_varijabla>
  </DomainObject.Predmet.ProtuStrankaListFormatedOIB>
  <DomainObject.Predmet.ProtuStrankaListFormatedWithAdress>
    <izvorni_sadrzaj>
      <item>DOBROVOLJNO VATROGASNO DRUŠTVO GLAVNICA DONJA, GLAVNIČKA 0, 10363 Glavnica Donja</item>
    </izvorni_sadrzaj>
    <derivirana_varijabla naziv="DomainObject.Predmet.ProtuStrankaListFormatedWithAdress_1">
      <item>DOBROVOLJNO VATROGASNO DRUŠTVO GLAVNICA DONJA, GLAVNIČKA 0, 10363 Glavnica Donja</item>
    </derivirana_varijabla>
  </DomainObject.Predmet.ProtuStrankaListFormatedWithAdress>
  <DomainObject.Predmet.ProtuStrankaListFormatedWithAdressOIB>
    <izvorni_sadrzaj>
      <item>DOBROVOLJNO VATROGASNO DRUŠTVO GLAVNICA DONJA, OIB 37060529278, GLAVNIČKA 0, 10363 Glavnica Donja</item>
    </izvorni_sadrzaj>
    <derivirana_varijabla naziv="DomainObject.Predmet.ProtuStrankaListFormatedWithAdressOIB_1">
      <item>DOBROVOLJNO VATROGASNO DRUŠTVO GLAVNICA DONJA, OIB 37060529278, GLAVNIČKA 0, 10363 Glavnica Donja</item>
    </derivirana_varijabla>
  </DomainObject.Predmet.ProtuStrankaListFormatedWithAdressOIB>
  <DomainObject.Predmet.ProtuStrankaListNazivFormated>
    <izvorni_sadrzaj>
      <item>DOBROVOLJNO VATROGASNO DRUŠTVO GLAVNICA DONJA</item>
    </izvorni_sadrzaj>
    <derivirana_varijabla naziv="DomainObject.Predmet.ProtuStrankaListNazivFormated_1">
      <item>DOBROVOLJNO VATROGASNO DRUŠTVO GLAVNICA DONJA</item>
    </derivirana_varijabla>
  </DomainObject.Predmet.ProtuStrankaListNazivFormated>
  <DomainObject.Predmet.ProtuStrankaListNazivFormatedOIB>
    <izvorni_sadrzaj>
      <item>DOBROVOLJNO VATROGASNO DRUŠTVO GLAVNICA DONJA, OIB 37060529278</item>
    </izvorni_sadrzaj>
    <derivirana_varijabla naziv="DomainObject.Predmet.ProtuStrankaListNazivFormatedOIB_1">
      <item>DOBROVOLJNO VATROGASNO DRUŠTVO GLAVNICA DONJA, OIB 37060529278</item>
    </derivirana_varijabla>
  </DomainObject.Predmet.ProtuStrankaListNazivFormatedOIB>
  <DomainObject.Predmet.OstaliListFormated>
    <izvorni_sadrzaj>
      <item>TOMISLAV PAPIĆ (Kod DVD GLAVNICA DONJA)</item>
      <item>DANIJEL ŠIMUNEC (Kod DVD GLAVNICA DONJA)</item>
    </izvorni_sadrzaj>
    <derivirana_varijabla naziv="DomainObject.Predmet.OstaliListFormated_1">
      <item>TOMISLAV PAPIĆ (Kod DVD GLAVNICA DONJA)</item>
      <item>DANIJEL ŠIMUNEC (Kod DVD GLAVNICA DONJA)</item>
    </derivirana_varijabla>
  </DomainObject.Predmet.OstaliListFormated>
  <DomainObject.Predmet.OstaliListFormatedOIB>
    <izvorni_sadrzaj>
      <item>TOMISLAV PAPIĆ (Kod DVD GLAVNICA DONJA)</item>
      <item>DANIJEL ŠIMUNEC (Kod DVD GLAVNICA DONJA)</item>
    </izvorni_sadrzaj>
    <derivirana_varijabla naziv="DomainObject.Predmet.OstaliListFormatedOIB_1">
      <item>TOMISLAV PAPIĆ (Kod DVD GLAVNICA DONJA)</item>
      <item>DANIJEL ŠIMUNEC (Kod DVD GLAVNICA DONJA)</item>
    </derivirana_varijabla>
  </DomainObject.Predmet.OstaliListFormatedOIB>
  <DomainObject.Predmet.OstaliListFormatedWithAdress>
    <izvorni_sadrzaj>
      <item>TOMISLAV PAPIĆ (Kod DVD GLAVNICA DONJA), Glavnička cesta 23a, 10363 Glavnica Donja</item>
      <item>DANIJEL ŠIMUNEC (Kod DVD GLAVNICA DONJA), Glavnička cesta 23a, 10363 Glavnica Donja</item>
    </izvorni_sadrzaj>
    <derivirana_varijabla naziv="DomainObject.Predmet.OstaliListFormatedWithAdress_1">
      <item>TOMISLAV PAPIĆ (Kod DVD GLAVNICA DONJA), Glavnička cesta 23a, 10363 Glavnica Donja</item>
      <item>DANIJEL ŠIMUNEC (Kod DVD GLAVNICA DONJA), Glavnička cesta 23a, 10363 Glavnica Donja</item>
    </derivirana_varijabla>
  </DomainObject.Predmet.OstaliListFormatedWithAdress>
  <DomainObject.Predmet.OstaliListFormatedWithAdressOIB>
    <izvorni_sadrzaj>
      <item>TOMISLAV PAPIĆ (Kod DVD GLAVNICA DONJA), Glavnička cesta 23a, 10363 Glavnica Donja</item>
      <item>DANIJEL ŠIMUNEC (Kod DVD GLAVNICA DONJA), Glavnička cesta 23a, 10363 Glavnica Donja</item>
    </izvorni_sadrzaj>
    <derivirana_varijabla naziv="DomainObject.Predmet.OstaliListFormatedWithAdressOIB_1">
      <item>TOMISLAV PAPIĆ (Kod DVD GLAVNICA DONJA), Glavnička cesta 23a, 10363 Glavnica Donja</item>
      <item>DANIJEL ŠIMUNEC (Kod DVD GLAVNICA DONJA), Glavnička cesta 23a, 10363 Glavnica Donja</item>
    </derivirana_varijabla>
  </DomainObject.Predmet.OstaliListFormatedWithAdressOIB>
  <DomainObject.Predmet.OstaliListNazivFormated>
    <izvorni_sadrzaj>
      <item>TOMISLAV PAPIĆ (Kod DVD GLAVNICA DONJA)</item>
      <item>DANIJEL ŠIMUNEC (Kod DVD GLAVNICA DONJA)</item>
    </izvorni_sadrzaj>
    <derivirana_varijabla naziv="DomainObject.Predmet.OstaliListNazivFormated_1">
      <item>TOMISLAV PAPIĆ (Kod DVD GLAVNICA DONJA)</item>
      <item>DANIJEL ŠIMUNEC (Kod DVD GLAVNICA DONJA)</item>
    </derivirana_varijabla>
  </DomainObject.Predmet.OstaliListNazivFormated>
  <DomainObject.Predmet.OstaliListNazivFormatedOIB>
    <izvorni_sadrzaj>
      <item>TOMISLAV PAPIĆ (Kod DVD GLAVNICA DONJA)</item>
      <item>DANIJEL ŠIMUNEC (Kod DVD GLAVNICA DONJA)</item>
    </izvorni_sadrzaj>
    <derivirana_varijabla naziv="DomainObject.Predmet.OstaliListNazivFormatedOIB_1">
      <item>TOMISLAV PAPIĆ (Kod DVD GLAVNICA DONJA)</item>
      <item>DANIJEL ŠIMUNEC (Kod DVD GLAVNICA DONJA)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GLAVNICA DONJA</izvorni_sadrzaj>
    <derivirana_varijabla naziv="DomainObject.Predmet.ProtustrankaIDrugi_1">DOBROVOLJNO VATROGASNO DRUŠTVO GLAVNICA DONJA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DOBROVOLJNO VATROGASNO DRUŠTVO GLAVNICA DONJA, OIB 37060529278, GLAVNIČKA 0, 10363 Glavnica Donja</izvorni_sadrzaj>
    <derivirana_varijabla naziv="DomainObject.Predmet.ProtustrankaIDrugiAdressOIB_1">DOBROVOLJNO VATROGASNO DRUŠTVO GLAVNICA DONJA, OIB 37060529278, GLAVNIČKA 0, 10363 Glavnica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DOBROVOLJNO VATROGASNO DRUŠTVO GLAVNICA DONJA</item>
      <item>TOMISLAV PAPIĆ (Kod DVD GLAVNICA DONJA)</item>
      <item>DANIJEL ŠIMUNEC (Kod DVD GLAVNICA DONJA)</item>
    </izvorni_sadrzaj>
    <derivirana_varijabla naziv="DomainObject.Predmet.SudioniciListNaziv_1">
      <item>FINA Regionalni centar Zagreb</item>
      <item>DOBROVOLJNO VATROGASNO DRUŠTVO GLAVNICA DONJA</item>
      <item>TOMISLAV PAPIĆ (Kod DVD GLAVNICA DONJA)</item>
      <item>DANIJEL ŠIMUNEC (Kod DVD GLAVNICA DONJA)</item>
    </derivirana_varijabla>
  </DomainObject.Predmet.SudioniciListNaziv>
  <DomainObject.Predmet.SudioniciListAdressOIB>
    <izvorni_sadrzaj>
      <item>FINA Regionalni centar Zagreb, OIB 85821130368, Trg svibanjskih žrtava 1995.1,10000 Zagreb</item>
      <item>DOBROVOLJNO VATROGASNO DRUŠTVO GLAVNICA DONJA, OIB 37060529278, GLAVNIČKA 0,10363 Glavnica Donja</item>
      <item>TOMISLAV PAPIĆ (Kod DVD GLAVNICA DONJA), Glavnička cesta 23a,10363 Glavnica Donja</item>
      <item>DANIJEL ŠIMUNEC (Kod DVD GLAVNICA DONJA), Glavnička cesta 23a,10363 Glavnica Donja</item>
    </izvorni_sadrzaj>
    <derivirana_varijabla naziv="DomainObject.Predmet.SudioniciListAdressOIB_1">
      <item>FINA Regionalni centar Zagreb, OIB 85821130368, Trg svibanjskih žrtava 1995.1,10000 Zagreb</item>
      <item>DOBROVOLJNO VATROGASNO DRUŠTVO GLAVNICA DONJA, OIB 37060529278, GLAVNIČKA 0,10363 Glavnica Donja</item>
      <item>TOMISLAV PAPIĆ (Kod DVD GLAVNICA DONJA), Glavnička cesta 23a,10363 Glavnica Donja</item>
      <item>DANIJEL ŠIMUNEC (Kod DVD GLAVNICA DONJA), Glavnička cesta 23a,10363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37060529278</item>
      <item>, OIB null</item>
      <item>, OIB null</item>
    </izvorni_sadrzaj>
    <derivirana_varijabla naziv="DomainObject.Predmet.SudioniciListNazivOIB_1">
      <item>, OIB 85821130368</item>
      <item>, OIB 37060529278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2693</properties:Characters>
  <properties:Lines>93</properties:Lines>
  <properties:Paragraphs>33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2016-05-11T06:21:00Z</cp:lastPrinted>
  <dcterms:modified xmlns:xsi="http://www.w3.org/2001/XMLSchema-instance" xsi:type="dcterms:W3CDTF">2016-05-11T06:22:00Z</dcterms:modified>
  <cp:revision>31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