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7746" w14:paraId="b637746" w:rsidRDefault="003D61AC" w:rsidP="003D61AC" w:rsidR="008D67D3" w:rsidRPr="008D67D3">
      <w:pPr>
        <w:tabs>
          <w:tab w:pos="2316" w:val="left"/>
        </w:tabs>
        <w15:collapsed w:val="false"/>
        <w:rPr>
          <w:rFonts w:eastAsia="MS Mincho"/>
          <w:bCs/>
          <w:szCs w:val="20"/>
          <w:lang w:val="en-GB"/>
        </w:rPr>
      </w:pPr>
      <w:r>
        <w:tab/>
      </w:r>
      <w:r w:rsidR="003E025C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609600</wp:posOffset>
            </wp:positionH>
            <wp:positionV relativeFrom="paragraph">
              <wp:posOffset>45720</wp:posOffset>
            </wp:positionV>
            <wp:extent cy="647700" cx="525780"/>
            <wp:effectExtent b="0" r="7620" t="0" l="0"/>
            <wp:wrapSquare wrapText="right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D67D3" w:rsidP="008D67D3" w:rsidR="008D67D3" w:rsidRPr="008D67D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MS Mincho"/>
          <w:bCs/>
          <w:szCs w:val="20"/>
          <w:lang w:val="en-GB"/>
        </w:rPr>
      </w:pPr>
    </w:p>
    <w:p w:rsidRDefault="008D67D3" w:rsidP="008D67D3" w:rsidR="008D67D3" w:rsidRPr="008D67D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MS Mincho"/>
          <w:bCs/>
          <w:szCs w:val="20"/>
          <w:lang w:val="en-GB"/>
        </w:rPr>
      </w:pPr>
    </w:p>
    <w:p w:rsidRDefault="008D67D3" w:rsidP="008D67D3" w:rsidR="008D67D3" w:rsidRPr="008D67D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MS Mincho"/>
          <w:bCs/>
          <w:szCs w:val="20"/>
          <w:lang w:val="en-GB"/>
        </w:rPr>
      </w:pPr>
    </w:p>
    <w:p w:rsidRDefault="008160EA" w:rsidP="008D67D3" w:rsidR="008160E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MS Mincho"/>
          <w:bCs/>
          <w:szCs w:val="20"/>
          <w:lang w:val="en-GB"/>
        </w:rPr>
      </w:pPr>
    </w:p>
    <w:p w:rsidRDefault="008D67D3" w:rsidP="008D67D3" w:rsidR="008D67D3" w:rsidRPr="008D67D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8D67D3">
        <w:rPr>
          <w:rFonts w:eastAsia="MS Mincho"/>
          <w:bCs/>
          <w:szCs w:val="20"/>
          <w:lang w:val="en-GB"/>
        </w:rPr>
        <w:t xml:space="preserve">  REPUBLIKA HRVATSKA</w:t>
      </w:r>
    </w:p>
    <w:p w:rsidRDefault="00CB1A98" w:rsidP="008D67D3" w:rsidR="00CB1A9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MS Mincho"/>
          <w:bCs/>
          <w:szCs w:val="20"/>
          <w:lang w:val="en-GB"/>
        </w:rPr>
      </w:pPr>
      <w:r>
        <w:rPr>
          <w:rFonts w:eastAsia="MS Mincho"/>
          <w:bCs/>
          <w:szCs w:val="20"/>
          <w:lang w:val="en-GB"/>
        </w:rPr>
        <w:t xml:space="preserve">      </w:t>
      </w:r>
      <w:proofErr w:type="spellStart"/>
      <w:r w:rsidR="008D67D3" w:rsidRPr="008D67D3">
        <w:rPr>
          <w:rFonts w:eastAsia="MS Mincho"/>
          <w:bCs/>
          <w:szCs w:val="20"/>
          <w:lang w:val="en-GB"/>
        </w:rPr>
        <w:t>T</w:t>
      </w:r>
      <w:r>
        <w:rPr>
          <w:rFonts w:eastAsia="MS Mincho"/>
          <w:bCs/>
          <w:szCs w:val="20"/>
          <w:lang w:val="en-GB"/>
        </w:rPr>
        <w:t>rgovački</w:t>
      </w:r>
      <w:proofErr w:type="spellEnd"/>
      <w:r>
        <w:rPr>
          <w:rFonts w:eastAsia="MS Mincho"/>
          <w:bCs/>
          <w:szCs w:val="20"/>
          <w:lang w:val="en-GB"/>
        </w:rPr>
        <w:t xml:space="preserve"> </w:t>
      </w:r>
      <w:proofErr w:type="spellStart"/>
      <w:r>
        <w:rPr>
          <w:rFonts w:eastAsia="MS Mincho"/>
          <w:bCs/>
          <w:szCs w:val="20"/>
          <w:lang w:val="en-GB"/>
        </w:rPr>
        <w:t>sud</w:t>
      </w:r>
      <w:proofErr w:type="spellEnd"/>
      <w:r>
        <w:rPr>
          <w:rFonts w:eastAsia="MS Mincho"/>
          <w:bCs/>
          <w:szCs w:val="20"/>
          <w:lang w:val="en-GB"/>
        </w:rPr>
        <w:t xml:space="preserve"> u </w:t>
      </w:r>
      <w:proofErr w:type="spellStart"/>
      <w:r>
        <w:rPr>
          <w:rFonts w:eastAsia="MS Mincho"/>
          <w:bCs/>
          <w:szCs w:val="20"/>
          <w:lang w:val="en-GB"/>
        </w:rPr>
        <w:t>Rijeci</w:t>
      </w:r>
      <w:proofErr w:type="spellEnd"/>
    </w:p>
    <w:p w:rsidRDefault="008D67D3" w:rsidP="008D67D3" w:rsidR="008D67D3" w:rsidRPr="008D67D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8D67D3">
        <w:rPr>
          <w:rFonts w:eastAsia="MS Mincho"/>
          <w:bCs/>
          <w:szCs w:val="20"/>
          <w:lang w:val="en-GB"/>
        </w:rPr>
        <w:t xml:space="preserve">     </w:t>
      </w:r>
      <w:r w:rsidR="008160EA">
        <w:rPr>
          <w:rFonts w:eastAsia="MS Mincho"/>
          <w:bCs/>
          <w:szCs w:val="20"/>
          <w:lang w:val="en-GB"/>
        </w:rPr>
        <w:t xml:space="preserve">             </w:t>
      </w:r>
      <w:r w:rsidRPr="008D67D3">
        <w:rPr>
          <w:rFonts w:eastAsia="MS Mincho"/>
          <w:bCs/>
          <w:szCs w:val="20"/>
          <w:lang w:val="en-GB"/>
        </w:rPr>
        <w:t xml:space="preserve"> Rijeka</w:t>
      </w:r>
      <w:r w:rsidR="00CB1A98">
        <w:rPr>
          <w:rFonts w:eastAsia="MS Mincho"/>
          <w:bCs/>
          <w:szCs w:val="20"/>
          <w:lang w:val="en-GB"/>
        </w:rPr>
        <w:t xml:space="preserve"> </w:t>
      </w:r>
    </w:p>
    <w:p w:rsidRDefault="008D67D3" w:rsidP="008D67D3" w:rsidR="008D67D3" w:rsidRPr="008D67D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szCs w:val="20"/>
          <w:lang w:val="en-GB"/>
        </w:rPr>
      </w:pPr>
    </w:p>
    <w:p w:rsidRDefault="008D67D3" w:rsidP="008D67D3" w:rsidR="008D67D3" w:rsidRPr="008D67D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  <w:lang w:val="en-GB"/>
        </w:rPr>
      </w:pPr>
    </w:p>
    <w:p w:rsidRDefault="00244516" w:rsidP="00871D16" w:rsidR="00244516" w:rsidRPr="00A70A1F">
      <w:pPr>
        <w:jc w:val="center"/>
      </w:pPr>
    </w:p>
    <w:p w:rsidRDefault="007B4DBE" w:rsidP="00871D16" w:rsidR="007B4DBE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 xml:space="preserve">Trgovački sud u Rijeci po </w:t>
      </w:r>
      <w:proofErr w:type="spellStart"/>
      <w:r w:rsidRPr="000941DC">
        <w:rPr>
          <w:rFonts w:eastAsia="MS Mincho"/>
        </w:rPr>
        <w:t>Liljani</w:t>
      </w:r>
      <w:proofErr w:type="spellEnd"/>
      <w:r w:rsidRPr="000941DC">
        <w:rPr>
          <w:rFonts w:eastAsia="MS Mincho"/>
        </w:rPr>
        <w:t xml:space="preserve"> Ugrin stečajnom sucu u predmetu provođenja stečajnog postupka nad dužnikom</w:t>
      </w:r>
      <w:r w:rsidRPr="000941DC">
        <w:t xml:space="preserve"> </w:t>
      </w:r>
      <w:r w:rsidRPr="006138AD">
        <w:t xml:space="preserve">HOTEL JADRAN - BAKAR društvo s ograničenom odgovornošću za ugostiteljstvo i turizam </w:t>
      </w:r>
      <w:r>
        <w:t xml:space="preserve">u stečaju </w:t>
      </w:r>
      <w:r w:rsidRPr="006138AD">
        <w:t xml:space="preserve">Bakar, </w:t>
      </w:r>
      <w:proofErr w:type="spellStart"/>
      <w:r w:rsidRPr="006138AD">
        <w:t>Palada</w:t>
      </w:r>
      <w:proofErr w:type="spellEnd"/>
      <w:r w:rsidRPr="006138AD">
        <w:t xml:space="preserve"> 32</w:t>
      </w:r>
      <w:r w:rsidRPr="006138AD">
        <w:rPr>
          <w:bCs/>
        </w:rPr>
        <w:t xml:space="preserve">  </w:t>
      </w:r>
      <w:r w:rsidRPr="006138AD">
        <w:rPr>
          <w:lang w:eastAsia="en-US"/>
        </w:rPr>
        <w:t xml:space="preserve">( MBS </w:t>
      </w:r>
      <w:r w:rsidRPr="006138AD">
        <w:t>040102442</w:t>
      </w:r>
      <w:r w:rsidRPr="006138AD">
        <w:rPr>
          <w:lang w:eastAsia="en-US"/>
        </w:rPr>
        <w:t xml:space="preserve"> - OIB </w:t>
      </w:r>
      <w:r w:rsidRPr="006138AD">
        <w:t>44931076499</w:t>
      </w:r>
      <w:r w:rsidRPr="006138AD">
        <w:rPr>
          <w:lang w:eastAsia="en-US"/>
        </w:rPr>
        <w:t xml:space="preserve"> )</w:t>
      </w:r>
      <w:r>
        <w:rPr>
          <w:color w:val="000000"/>
        </w:rPr>
        <w:t xml:space="preserve"> dana 1</w:t>
      </w:r>
      <w:r w:rsidR="00827209">
        <w:rPr>
          <w:color w:val="000000"/>
        </w:rPr>
        <w:t>9</w:t>
      </w:r>
      <w:r>
        <w:t xml:space="preserve">.  </w:t>
      </w:r>
      <w:r w:rsidR="00827209">
        <w:t xml:space="preserve">svibnja </w:t>
      </w:r>
      <w:r>
        <w:t xml:space="preserve"> </w:t>
      </w:r>
      <w:r w:rsidRPr="0038533F">
        <w:t>2016</w:t>
      </w:r>
      <w:r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both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 w:rsidRPr="00A70A1F">
      <w:pPr>
        <w:jc w:val="center"/>
      </w:pPr>
    </w:p>
    <w:p w:rsidRDefault="0038533F" w:rsidP="00F86943" w:rsidR="0038533F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 xml:space="preserve">vrijednost nekretnine </w:t>
      </w:r>
      <w:r w:rsidR="006414BB">
        <w:t>upisane</w:t>
      </w:r>
      <w:r w:rsidR="006414BB" w:rsidRPr="006414BB">
        <w:t xml:space="preserve"> u zemljišnim knjigama Općinskog suda u Rijeci</w:t>
      </w:r>
      <w:r w:rsidR="00A70A1F" w:rsidRPr="00A70A1F">
        <w:t xml:space="preserve"> </w:t>
      </w:r>
      <w:r w:rsidR="009109DA">
        <w:t xml:space="preserve">Zemljišnoknjižni odjel </w:t>
      </w:r>
      <w:r w:rsidR="00827209">
        <w:t>Bak</w:t>
      </w:r>
      <w:r w:rsidR="003D61AC">
        <w:t>a</w:t>
      </w:r>
      <w:r w:rsidR="00827209">
        <w:t xml:space="preserve">r  u </w:t>
      </w:r>
      <w:r w:rsidR="00A70A1F" w:rsidRPr="002B722D">
        <w:t>z.k.ul. 1</w:t>
      </w:r>
      <w:r w:rsidR="009109DA">
        <w:t>09</w:t>
      </w:r>
      <w:r w:rsidR="00827209">
        <w:t>0</w:t>
      </w:r>
      <w:r w:rsidR="00A70A1F" w:rsidRPr="002B722D">
        <w:t xml:space="preserve">,  k.o. Bakar  </w:t>
      </w:r>
      <w:proofErr w:type="spellStart"/>
      <w:r w:rsidR="00A70A1F" w:rsidRPr="002B722D">
        <w:t>k.č</w:t>
      </w:r>
      <w:proofErr w:type="spellEnd"/>
      <w:r w:rsidR="00A70A1F" w:rsidRPr="002B722D">
        <w:t xml:space="preserve">. </w:t>
      </w:r>
      <w:r w:rsidR="00827209">
        <w:t>1895</w:t>
      </w:r>
      <w:r w:rsidR="00A70A1F" w:rsidRPr="002B722D">
        <w:t xml:space="preserve"> </w:t>
      </w:r>
      <w:r w:rsidR="00827209">
        <w:t xml:space="preserve">SENJSKA KUĆA površine 1 a </w:t>
      </w:r>
      <w:r w:rsidR="009109DA">
        <w:t>6</w:t>
      </w:r>
      <w:r w:rsidR="00827209">
        <w:t>2</w:t>
      </w:r>
      <w:r w:rsidR="00A70A1F" w:rsidRPr="002B722D">
        <w:t xml:space="preserve"> m²</w:t>
      </w:r>
      <w:r w:rsidR="001F0B76">
        <w:t xml:space="preserve"> </w:t>
      </w:r>
      <w:r w:rsidR="0057395F">
        <w:t xml:space="preserve"> ( ranije: upisana kao  </w:t>
      </w:r>
      <w:proofErr w:type="spellStart"/>
      <w:r w:rsidR="0057395F" w:rsidRPr="001F0B76">
        <w:t>k.č</w:t>
      </w:r>
      <w:proofErr w:type="spellEnd"/>
      <w:r w:rsidR="0057395F" w:rsidRPr="001F0B76">
        <w:t xml:space="preserve">. 610 KUĆA BR. 378 NA TRGU U BAKRU  površine 46.5  </w:t>
      </w:r>
      <w:proofErr w:type="spellStart"/>
      <w:r w:rsidR="0057395F" w:rsidRPr="001F0B76">
        <w:t>čhv</w:t>
      </w:r>
      <w:proofErr w:type="spellEnd"/>
      <w:r w:rsidR="001F0B76">
        <w:t xml:space="preserve"> </w:t>
      </w:r>
      <w:r w:rsidR="0057395F">
        <w:t xml:space="preserve">u </w:t>
      </w:r>
      <w:r w:rsidR="0057395F" w:rsidRPr="001F0B76">
        <w:t xml:space="preserve">z.k.ul. 1596 k.o. Bakar </w:t>
      </w:r>
      <w:r w:rsidR="0057395F">
        <w:t xml:space="preserve">) </w:t>
      </w:r>
      <w:r w:rsidR="00A70A1F">
        <w:t xml:space="preserve">iznosi </w:t>
      </w:r>
      <w:r w:rsidR="00827209">
        <w:t>2</w:t>
      </w:r>
      <w:r w:rsidR="00A70A1F">
        <w:t>.</w:t>
      </w:r>
      <w:r w:rsidR="00827209">
        <w:t>0</w:t>
      </w:r>
      <w:r w:rsidR="00A70A1F">
        <w:t>00.000,00 kn.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A70A1F">
      <w:pPr>
        <w:jc w:val="both"/>
        <w:rPr>
          <w:rStyle w:val="Naglaeno"/>
          <w:b w:val="false"/>
        </w:rPr>
      </w:pPr>
      <w:r>
        <w:t>II.</w:t>
      </w:r>
      <w:r w:rsidR="00A70A1F">
        <w:tab/>
      </w:r>
      <w:r w:rsidR="00546B43">
        <w:t xml:space="preserve">Na </w:t>
      </w:r>
      <w:r>
        <w:t>nekretnini</w:t>
      </w:r>
      <w:r w:rsidR="00546B43">
        <w:t xml:space="preserve"> iz točke I. izreke ovog zaključka</w:t>
      </w:r>
      <w:r w:rsidR="00546B43" w:rsidRPr="00546B43">
        <w:t xml:space="preserve"> uknjiženo je </w:t>
      </w:r>
      <w:proofErr w:type="spellStart"/>
      <w:r w:rsidR="009109DA">
        <w:t>razlučno</w:t>
      </w:r>
      <w:proofErr w:type="spellEnd"/>
      <w:r w:rsidR="009109DA">
        <w:t xml:space="preserve"> pravo </w:t>
      </w:r>
      <w:r w:rsidR="00546B43" w:rsidRPr="00546B43">
        <w:t>u kori</w:t>
      </w:r>
      <w:r w:rsidR="00546B43">
        <w:t>st</w:t>
      </w:r>
      <w:r>
        <w:t xml:space="preserve"> </w:t>
      </w:r>
      <w:r w:rsidR="00A70A1F" w:rsidRPr="006403EA">
        <w:rPr>
          <w:rStyle w:val="Naglaeno"/>
          <w:b w:val="false"/>
        </w:rPr>
        <w:t>PRIMORSK</w:t>
      </w:r>
      <w:r w:rsidR="009109DA">
        <w:rPr>
          <w:rStyle w:val="Naglaeno"/>
          <w:b w:val="false"/>
        </w:rPr>
        <w:t>E</w:t>
      </w:r>
      <w:r w:rsidR="00A70A1F" w:rsidRPr="006403EA">
        <w:rPr>
          <w:rStyle w:val="Naglaeno"/>
          <w:b w:val="false"/>
        </w:rPr>
        <w:t xml:space="preserve"> BANK</w:t>
      </w:r>
      <w:r w:rsidR="009109DA">
        <w:rPr>
          <w:rStyle w:val="Naglaeno"/>
          <w:b w:val="false"/>
        </w:rPr>
        <w:t>E</w:t>
      </w:r>
      <w:r w:rsidR="00A70A1F" w:rsidRPr="006403EA">
        <w:rPr>
          <w:rStyle w:val="Naglaeno"/>
          <w:b w:val="false"/>
        </w:rPr>
        <w:t xml:space="preserve"> d.d. Rijeka, </w:t>
      </w:r>
      <w:proofErr w:type="spellStart"/>
      <w:r w:rsidR="00A70A1F" w:rsidRPr="006403EA">
        <w:rPr>
          <w:rStyle w:val="Naglaeno"/>
          <w:b w:val="false"/>
        </w:rPr>
        <w:t>Scarpina</w:t>
      </w:r>
      <w:proofErr w:type="spellEnd"/>
      <w:r w:rsidR="00A70A1F" w:rsidRPr="006403EA">
        <w:rPr>
          <w:rStyle w:val="Naglaeno"/>
          <w:b w:val="false"/>
        </w:rPr>
        <w:t xml:space="preserve"> 7, OIB: 96675880337</w:t>
      </w:r>
      <w:r w:rsidR="00A70A1F">
        <w:rPr>
          <w:rStyle w:val="Naglaeno"/>
          <w:b w:val="false"/>
        </w:rPr>
        <w:t>.</w:t>
      </w:r>
    </w:p>
    <w:p w:rsidRDefault="00A70A1F" w:rsidP="0038533F" w:rsidR="00A70A1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8D67D3">
        <w:t>u</w:t>
      </w:r>
      <w:r w:rsidR="0038533F" w:rsidRPr="0038533F">
        <w:t xml:space="preserve"> nekretnin</w:t>
      </w:r>
      <w:r w:rsidR="008D67D3">
        <w:t>e</w:t>
      </w:r>
      <w:r w:rsidR="0038533F" w:rsidRPr="0038533F">
        <w:t xml:space="preserve">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244516" w:rsidP="00827209" w:rsidR="00827209">
      <w:pPr>
        <w:jc w:val="both"/>
      </w:pPr>
      <w:r>
        <w:t>1.</w:t>
      </w:r>
      <w:r>
        <w:tab/>
      </w:r>
      <w:r w:rsidR="006414BB">
        <w:t>p</w:t>
      </w:r>
      <w:r w:rsidR="007B4DBE">
        <w:t>rodaje se nekretnina upisana</w:t>
      </w:r>
      <w:r w:rsidR="007B4DBE" w:rsidRPr="007B4DBE">
        <w:t xml:space="preserve"> u zemljišnim knjigama</w:t>
      </w:r>
      <w:r w:rsidR="006414BB">
        <w:t xml:space="preserve"> </w:t>
      </w:r>
      <w:r w:rsidR="00827209" w:rsidRPr="006414BB">
        <w:t>Općinskog suda u Rijeci</w:t>
      </w:r>
      <w:r w:rsidR="00827209" w:rsidRPr="00A70A1F">
        <w:t xml:space="preserve"> </w:t>
      </w:r>
      <w:r w:rsidR="00827209">
        <w:t xml:space="preserve">Zemljišnoknjižni odjel </w:t>
      </w:r>
      <w:r w:rsidR="00827209" w:rsidRPr="002B722D">
        <w:t xml:space="preserve">u </w:t>
      </w:r>
      <w:r w:rsidR="00827209">
        <w:t xml:space="preserve">Bakru  u </w:t>
      </w:r>
      <w:r w:rsidR="00827209" w:rsidRPr="002B722D">
        <w:t>z.k.ul. 1</w:t>
      </w:r>
      <w:r w:rsidR="00827209">
        <w:t>090</w:t>
      </w:r>
      <w:r w:rsidR="00827209" w:rsidRPr="002B722D">
        <w:t xml:space="preserve">,  k.o. Bakar  </w:t>
      </w:r>
      <w:proofErr w:type="spellStart"/>
      <w:r w:rsidR="00827209" w:rsidRPr="002B722D">
        <w:t>k.č</w:t>
      </w:r>
      <w:proofErr w:type="spellEnd"/>
      <w:r w:rsidR="00827209" w:rsidRPr="002B722D">
        <w:t xml:space="preserve">. </w:t>
      </w:r>
      <w:r w:rsidR="00827209">
        <w:t>1895</w:t>
      </w:r>
      <w:r w:rsidR="00827209" w:rsidRPr="002B722D">
        <w:t xml:space="preserve"> </w:t>
      </w:r>
      <w:r w:rsidR="00827209">
        <w:t>SENJSKA KUĆA površine 1 a 62</w:t>
      </w:r>
      <w:r w:rsidR="00827209" w:rsidRPr="002B722D">
        <w:t xml:space="preserve"> m²</w:t>
      </w:r>
      <w:r w:rsidR="002D54A6">
        <w:t>,</w:t>
      </w:r>
      <w:r w:rsidR="00827209">
        <w:t xml:space="preserve"> </w:t>
      </w:r>
    </w:p>
    <w:p w:rsidRDefault="00244516" w:rsidP="00827209" w:rsidR="00FC398B" w:rsidRPr="0038533F">
      <w:pPr>
        <w:jc w:val="both"/>
      </w:pPr>
      <w:r>
        <w:t>2.</w:t>
      </w:r>
      <w:r>
        <w:tab/>
      </w:r>
      <w:r w:rsidR="007B4DBE">
        <w:t>utvrđena vrijednost nekretnine označene</w:t>
      </w:r>
      <w:r w:rsidR="0038533F" w:rsidRPr="0038533F">
        <w:t xml:space="preserve"> pod točkom I. zaključka iznosi</w:t>
      </w:r>
      <w:r w:rsidR="007B4DBE">
        <w:t xml:space="preserve"> </w:t>
      </w:r>
      <w:r w:rsidR="00827209">
        <w:t>2</w:t>
      </w:r>
      <w:r w:rsidR="00C3436F">
        <w:t>.</w:t>
      </w:r>
      <w:r w:rsidR="00827209">
        <w:t>0</w:t>
      </w:r>
      <w:r w:rsidR="00C3436F">
        <w:t>00.000,</w:t>
      </w:r>
      <w:r w:rsidR="006414BB">
        <w:t xml:space="preserve">00 </w:t>
      </w:r>
      <w:r w:rsidR="007B4DBE" w:rsidRPr="007B4DBE">
        <w:t xml:space="preserve"> kn</w:t>
      </w:r>
      <w:r w:rsidR="002D54A6">
        <w:t>,</w:t>
      </w:r>
    </w:p>
    <w:p w:rsidRDefault="0035249E" w:rsidP="0035249E" w:rsidR="0038533F">
      <w:pPr>
        <w:jc w:val="both"/>
      </w:pPr>
      <w:r>
        <w:t xml:space="preserve">3.     </w:t>
      </w:r>
      <w:r w:rsidR="000C7646">
        <w:t>nekretnina se ne može</w:t>
      </w:r>
      <w:r w:rsidR="00DB757E">
        <w:t xml:space="preserve"> prodati</w:t>
      </w:r>
      <w:r w:rsidR="001B7052">
        <w:t xml:space="preserve"> n</w:t>
      </w:r>
      <w:r w:rsidR="0038533F" w:rsidRPr="0038533F">
        <w:t>a prvoj draž</w:t>
      </w:r>
      <w:r>
        <w:t xml:space="preserve">bi ispod tri četvrtine utvrđene </w:t>
      </w:r>
      <w:r w:rsidR="0038533F" w:rsidRPr="0038533F">
        <w:t>vrijednosti nekretnine</w:t>
      </w:r>
      <w:r w:rsidR="00DB757E">
        <w:t>,</w:t>
      </w:r>
      <w:r w:rsidR="0038533F" w:rsidRPr="0038533F">
        <w:t xml:space="preserve">  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 xml:space="preserve">nekretnina </w:t>
      </w:r>
      <w:r w:rsidR="005E4084">
        <w:t xml:space="preserve">nije </w:t>
      </w:r>
      <w:r w:rsidR="00C3436F">
        <w:t>slobodna od osoba i stvari</w:t>
      </w:r>
      <w:r w:rsidR="002D54A6">
        <w:t>,</w:t>
      </w:r>
      <w:r w:rsidR="00C3436F">
        <w:t xml:space="preserve"> </w:t>
      </w:r>
    </w:p>
    <w:p w:rsidRDefault="00244516" w:rsidP="0038533F" w:rsidR="0038533F" w:rsidRPr="0038533F">
      <w:pPr>
        <w:jc w:val="both"/>
      </w:pPr>
      <w:r>
        <w:lastRenderedPageBreak/>
        <w:t>6.</w:t>
      </w:r>
      <w:r>
        <w:tab/>
      </w:r>
      <w:r w:rsidR="0038533F" w:rsidRPr="0038533F">
        <w:t xml:space="preserve">kupac je dužan uplatiti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</w:t>
      </w:r>
      <w:r w:rsidR="008D67D3">
        <w:t>,</w:t>
      </w:r>
      <w:r w:rsidR="009E4A95">
        <w:t xml:space="preserve"> ako kupci koji su ponudili veću cijenu ne polože </w:t>
      </w:r>
      <w:proofErr w:type="spellStart"/>
      <w:r w:rsidR="009E4A95">
        <w:t>kupovninu</w:t>
      </w:r>
      <w:proofErr w:type="spellEnd"/>
      <w:r w:rsidR="009E4A95">
        <w:t xml:space="preserve">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 xml:space="preserve">Ako kupac u tom roku ne položi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sud će rješenjem oglasiti prodaju nevažećom 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</w:t>
      </w:r>
      <w:proofErr w:type="spellStart"/>
      <w:r w:rsidR="0038533F" w:rsidRPr="0038533F">
        <w:t>kupovnine</w:t>
      </w:r>
      <w:proofErr w:type="spellEnd"/>
      <w:r w:rsidR="0038533F" w:rsidRPr="0038533F">
        <w:t xml:space="preserve">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5E4084">
        <w:t>100.000,00 kn</w:t>
      </w:r>
      <w:r w:rsidR="0035249E">
        <w:t xml:space="preserve">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</w:t>
      </w:r>
      <w:r w:rsidR="002D54A6">
        <w:t>,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</w:t>
      </w:r>
      <w:r w:rsidR="002D54A6">
        <w:t>,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</w:t>
      </w:r>
      <w:r w:rsidR="002D54A6">
        <w:t>.</w:t>
      </w:r>
    </w:p>
    <w:p w:rsidRDefault="00FC398B" w:rsidP="00F86943" w:rsidR="00FC398B" w:rsidRPr="0038533F">
      <w:pPr>
        <w:jc w:val="both"/>
      </w:pPr>
    </w:p>
    <w:p w:rsidRDefault="008E2CCE" w:rsidP="008D67D3" w:rsidR="008E2CCE" w:rsidRPr="0038533F">
      <w:pPr>
        <w:ind w:left="75"/>
        <w:rPr>
          <w:b/>
        </w:rPr>
      </w:pPr>
      <w:r>
        <w:t>V</w:t>
      </w:r>
      <w:r w:rsidR="007A6220">
        <w:t>I</w:t>
      </w:r>
      <w:r>
        <w:t>.</w:t>
      </w:r>
      <w:r w:rsidR="00244516">
        <w:tab/>
      </w:r>
      <w:r>
        <w:t>Nekretnine se mogu  razgledati uz prethodni dogovor sa stečajnim</w:t>
      </w:r>
      <w:r w:rsidR="00DE41D6">
        <w:t xml:space="preserve"> upravi</w:t>
      </w:r>
      <w:r w:rsidR="009E4A95">
        <w:t>teljem na broj tel.</w:t>
      </w:r>
      <w:r w:rsidR="005E4084">
        <w:t xml:space="preserve"> </w:t>
      </w:r>
      <w:r w:rsidR="008D67D3">
        <w:t>098 367 040</w:t>
      </w:r>
      <w:r>
        <w:t xml:space="preserve">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C3436F" w:rsidP="0084061B" w:rsidR="00C3436F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>Stečajn</w:t>
      </w:r>
      <w:r w:rsidR="0057395F">
        <w:t>a</w:t>
      </w:r>
      <w:r>
        <w:t xml:space="preserve"> </w:t>
      </w:r>
      <w:r w:rsidR="0038533F">
        <w:t>upravitelj</w:t>
      </w:r>
      <w:r w:rsidR="0057395F">
        <w:t xml:space="preserve">ica </w:t>
      </w:r>
      <w:r>
        <w:t>je</w:t>
      </w:r>
      <w:r w:rsidR="0038533F">
        <w:t xml:space="preserve"> </w:t>
      </w:r>
      <w:r w:rsidR="008D67D3">
        <w:t>po otvaranju stečajnog postupka p</w:t>
      </w:r>
      <w:r w:rsidR="0038533F">
        <w:t>odni</w:t>
      </w:r>
      <w:r w:rsidR="0057395F">
        <w:t xml:space="preserve">jela </w:t>
      </w:r>
      <w:r w:rsidR="0038533F">
        <w:t>sudu prijedlog da se nekretnin</w:t>
      </w:r>
      <w:r w:rsidR="0035249E">
        <w:t>a</w:t>
      </w:r>
      <w:r w:rsidR="0038533F">
        <w:t xml:space="preserve"> </w:t>
      </w:r>
      <w:r w:rsidR="002D54A6">
        <w:t xml:space="preserve">dužnika </w:t>
      </w:r>
      <w:r w:rsidR="008D67D3">
        <w:t xml:space="preserve">upisana u </w:t>
      </w:r>
      <w:r w:rsidR="008D67D3" w:rsidRPr="006414BB">
        <w:t>zemljišnim knjigama Općinskog suda u Rijeci</w:t>
      </w:r>
      <w:r w:rsidR="008D67D3" w:rsidRPr="00A70A1F">
        <w:t xml:space="preserve"> </w:t>
      </w:r>
      <w:r w:rsidR="008D67D3">
        <w:t xml:space="preserve"> Zemljišnoknjižni odjel </w:t>
      </w:r>
      <w:r w:rsidR="008D67D3" w:rsidRPr="002B722D">
        <w:t xml:space="preserve">u </w:t>
      </w:r>
      <w:r w:rsidR="008D67D3">
        <w:t xml:space="preserve"> Bakru  u </w:t>
      </w:r>
      <w:r w:rsidR="008D67D3" w:rsidRPr="001F0B76">
        <w:t xml:space="preserve">z.k.ul. 1596 k.o. Bakar </w:t>
      </w:r>
      <w:proofErr w:type="spellStart"/>
      <w:r w:rsidR="008D67D3" w:rsidRPr="001F0B76">
        <w:t>k.č</w:t>
      </w:r>
      <w:proofErr w:type="spellEnd"/>
      <w:r w:rsidR="008D67D3" w:rsidRPr="001F0B76">
        <w:t xml:space="preserve">. 610 KUĆA BR. 378 NA TRGU U BAKRU  površine 46.5  </w:t>
      </w:r>
      <w:proofErr w:type="spellStart"/>
      <w:r w:rsidR="008D67D3" w:rsidRPr="001F0B76">
        <w:t>čhv</w:t>
      </w:r>
      <w:proofErr w:type="spellEnd"/>
      <w:r w:rsidR="008D67D3">
        <w:t xml:space="preserve"> proda u stečajnom postupku </w:t>
      </w:r>
      <w:r w:rsidR="0038533F">
        <w:t>uz odgovarajuću primjenu pravila o ovrsi na nekretninama sukladno odredbi čl</w:t>
      </w:r>
      <w:r w:rsidR="00C3436F">
        <w:t xml:space="preserve">anka </w:t>
      </w:r>
      <w:r w:rsidR="0084061B">
        <w:t xml:space="preserve"> 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 xml:space="preserve">je rješenjem </w:t>
      </w:r>
      <w:r w:rsidR="00552290" w:rsidRPr="009E4A95">
        <w:t>St-</w:t>
      </w:r>
      <w:r w:rsidR="00552290">
        <w:t>78</w:t>
      </w:r>
      <w:r w:rsidR="00552290" w:rsidRPr="009E4A95">
        <w:t>/1</w:t>
      </w:r>
      <w:r w:rsidR="00552290">
        <w:t>5</w:t>
      </w:r>
      <w:r w:rsidR="00552290" w:rsidRPr="009E4A95">
        <w:t>-</w:t>
      </w:r>
      <w:r w:rsidR="00552290">
        <w:t>30</w:t>
      </w:r>
      <w:r w:rsidR="00552290" w:rsidRPr="009E4A95">
        <w:t xml:space="preserve"> od </w:t>
      </w:r>
      <w:r w:rsidR="00552290">
        <w:rPr>
          <w:bCs/>
        </w:rPr>
        <w:t>21. prosinca 2</w:t>
      </w:r>
      <w:r w:rsidR="00552290" w:rsidRPr="009E7D54">
        <w:t>01</w:t>
      </w:r>
      <w:r w:rsidR="00552290">
        <w:t>5</w:t>
      </w:r>
      <w:r w:rsidR="0038533F">
        <w:t xml:space="preserve">. određena prodaja </w:t>
      </w:r>
      <w:r w:rsidR="0035249E">
        <w:t xml:space="preserve">predmetne </w:t>
      </w:r>
      <w:r w:rsidR="0038533F">
        <w:t>nekretnin</w:t>
      </w:r>
      <w:r w:rsidR="0035249E">
        <w:t>e</w:t>
      </w:r>
      <w:r w:rsidR="0038533F">
        <w:t xml:space="preserve"> u stečajnom postupku.</w:t>
      </w:r>
    </w:p>
    <w:p w:rsidRDefault="0038533F" w:rsidP="0038533F" w:rsidR="0038533F">
      <w:pPr>
        <w:jc w:val="both"/>
      </w:pPr>
    </w:p>
    <w:p w:rsidRDefault="0035249E" w:rsidP="00552290" w:rsidR="00552290">
      <w:pPr>
        <w:ind w:firstLine="720"/>
        <w:jc w:val="both"/>
      </w:pPr>
      <w:r>
        <w:t xml:space="preserve">Kako je </w:t>
      </w:r>
      <w:proofErr w:type="spellStart"/>
      <w:r>
        <w:t>r</w:t>
      </w:r>
      <w:r w:rsidR="00552290">
        <w:t>azlučni</w:t>
      </w:r>
      <w:proofErr w:type="spellEnd"/>
      <w:r w:rsidR="00552290">
        <w:t xml:space="preserve"> vjerovnik prihvatio </w:t>
      </w:r>
      <w:r w:rsidR="00552290">
        <w:rPr>
          <w:iCs/>
        </w:rPr>
        <w:t xml:space="preserve">Elaborat o procijenjenoj vrijednosti predmetne nekretnine kojeg je u spis priložila stečajna upraviteljica, </w:t>
      </w:r>
      <w:r w:rsidR="00552290">
        <w:t xml:space="preserve">vrijednost nekretnine </w:t>
      </w:r>
      <w:r w:rsidR="008D67D3">
        <w:t xml:space="preserve">je </w:t>
      </w:r>
      <w:r w:rsidR="00552290">
        <w:t>utvrđena u visini navedenoj u točki I. izreke ovog zaključka sukladno odredbi članka 92. Ovršnog zakona („Narodne novine“ broj 112/12 i 93/14; u daljnjem tekstu: OZ) u vezi s člankom 247. SZ.</w:t>
      </w:r>
    </w:p>
    <w:p w:rsidRDefault="00552290" w:rsidP="00552290" w:rsidR="00552290">
      <w:pPr>
        <w:jc w:val="both"/>
      </w:pPr>
    </w:p>
    <w:p w:rsidRDefault="003D61AC" w:rsidP="003D61AC" w:rsidR="003D61AC">
      <w:pPr>
        <w:jc w:val="both"/>
      </w:pPr>
      <w:r>
        <w:tab/>
        <w:t xml:space="preserve">Tijekom stečajnog postupka u postupku obnove zemljišne knjige za k.o. Bakar temeljem odluke Ministarstva pravosuđa Klasa: 932-01/11-01/184, </w:t>
      </w:r>
      <w:proofErr w:type="spellStart"/>
      <w:r>
        <w:t>Urbroj</w:t>
      </w:r>
      <w:proofErr w:type="spellEnd"/>
      <w:r>
        <w:t>: 514-03-</w:t>
      </w:r>
      <w:proofErr w:type="spellStart"/>
      <w:r>
        <w:t>03</w:t>
      </w:r>
      <w:proofErr w:type="spellEnd"/>
      <w:r>
        <w:t>-02/3-11-</w:t>
      </w:r>
      <w:proofErr w:type="spellStart"/>
      <w:r>
        <w:t>11</w:t>
      </w:r>
      <w:proofErr w:type="spellEnd"/>
      <w:r>
        <w:t xml:space="preserve">  za </w:t>
      </w:r>
      <w:proofErr w:type="spellStart"/>
      <w:r>
        <w:t>kč</w:t>
      </w:r>
      <w:proofErr w:type="spellEnd"/>
      <w:r>
        <w:t xml:space="preserve">. br. 610 sastavljen je novi z.k.ul. 1909 k.o. Bakar te prema novoj premjeri </w:t>
      </w:r>
      <w:proofErr w:type="spellStart"/>
      <w:r>
        <w:t>kč</w:t>
      </w:r>
      <w:proofErr w:type="spellEnd"/>
      <w:r>
        <w:t xml:space="preserve">. br. 610 ulazi u sastav novoformirane </w:t>
      </w:r>
      <w:proofErr w:type="spellStart"/>
      <w:r>
        <w:t>kč</w:t>
      </w:r>
      <w:proofErr w:type="spellEnd"/>
      <w:r>
        <w:t xml:space="preserve">. br. 1895 upisane u novi z.k.ul 1090 nove k.o. Bakar.  </w:t>
      </w:r>
    </w:p>
    <w:p w:rsidRDefault="003D61AC" w:rsidP="00552290" w:rsidR="003D61AC">
      <w:pPr>
        <w:jc w:val="both"/>
      </w:pPr>
    </w:p>
    <w:p w:rsidRDefault="003D61AC" w:rsidP="003D61AC" w:rsidR="00FC398B">
      <w:pPr>
        <w:ind w:firstLine="720"/>
        <w:jc w:val="both"/>
      </w:pPr>
      <w:r>
        <w:lastRenderedPageBreak/>
        <w:t>Stoga je valjalo</w:t>
      </w:r>
      <w:r w:rsidR="0057395F">
        <w:t xml:space="preserve"> </w:t>
      </w:r>
      <w:r>
        <w:t xml:space="preserve"> u </w:t>
      </w:r>
      <w:r w:rsidR="00552290">
        <w:t>zaključk</w:t>
      </w:r>
      <w:r>
        <w:t xml:space="preserve">u </w:t>
      </w:r>
      <w:r w:rsidR="008D67D3">
        <w:t xml:space="preserve"> o prodaji </w:t>
      </w:r>
      <w:r>
        <w:t xml:space="preserve">označiti da je predmet prodaje nekretnina </w:t>
      </w:r>
      <w:r w:rsidR="008D67D3">
        <w:t xml:space="preserve">dužnika </w:t>
      </w:r>
      <w:r>
        <w:t>upisana</w:t>
      </w:r>
      <w:r w:rsidRPr="007B4DBE">
        <w:t xml:space="preserve"> u zemljišnim knjigama</w:t>
      </w:r>
      <w:r>
        <w:t xml:space="preserve"> </w:t>
      </w:r>
      <w:r w:rsidRPr="006414BB">
        <w:t>Općinskog suda u Rijeci</w:t>
      </w:r>
      <w:r w:rsidRPr="00A70A1F">
        <w:t xml:space="preserve"> </w:t>
      </w:r>
      <w:r>
        <w:t xml:space="preserve">Zemljišnoknjižni odjel </w:t>
      </w:r>
      <w:r w:rsidRPr="002B722D">
        <w:t xml:space="preserve">u </w:t>
      </w:r>
      <w:r>
        <w:t xml:space="preserve"> Bakru  u </w:t>
      </w:r>
      <w:r w:rsidRPr="002B722D">
        <w:t>z.k.ul. 1</w:t>
      </w:r>
      <w:r>
        <w:t>090</w:t>
      </w:r>
      <w:r w:rsidRPr="002B722D">
        <w:t xml:space="preserve">,  k.o. Bakar  </w:t>
      </w:r>
      <w:proofErr w:type="spellStart"/>
      <w:r w:rsidRPr="002B722D">
        <w:t>k.č</w:t>
      </w:r>
      <w:proofErr w:type="spellEnd"/>
      <w:r w:rsidRPr="002B722D">
        <w:t xml:space="preserve">. </w:t>
      </w:r>
      <w:r>
        <w:t>1895</w:t>
      </w:r>
      <w:r w:rsidRPr="002B722D">
        <w:t xml:space="preserve"> </w:t>
      </w:r>
      <w:r>
        <w:t>SENJSKA KUĆA površine 1 a 62</w:t>
      </w:r>
      <w:r w:rsidRPr="002B722D">
        <w:t xml:space="preserve"> m²</w:t>
      </w:r>
      <w:r>
        <w:t>,</w:t>
      </w:r>
      <w:r w:rsidR="00552290">
        <w:t xml:space="preserve"> </w:t>
      </w:r>
      <w:r>
        <w:t xml:space="preserve"> te</w:t>
      </w:r>
      <w:r w:rsidR="00552290">
        <w:t xml:space="preserve"> primjenom odredbe čl</w:t>
      </w:r>
      <w:r w:rsidR="008D67D3">
        <w:t xml:space="preserve">anka </w:t>
      </w:r>
      <w:r w:rsidR="00552290">
        <w:t xml:space="preserve">95. do 102. </w:t>
      </w:r>
      <w:r w:rsidR="0035249E" w:rsidRPr="008C2DAD">
        <w:t xml:space="preserve">Ovršnog zakona ( </w:t>
      </w:r>
      <w:r w:rsidR="0035249E">
        <w:t xml:space="preserve">„Narodne novine“ broj </w:t>
      </w:r>
      <w:hyperlink r:id="rId10" w:history="true">
        <w:r w:rsidR="0035249E" w:rsidRPr="00E32B08">
          <w:t>112/12</w:t>
        </w:r>
      </w:hyperlink>
      <w:r w:rsidR="0035249E" w:rsidRPr="00E32B08">
        <w:t xml:space="preserve">, </w:t>
      </w:r>
      <w:hyperlink r:id="rId11" w:history="true">
        <w:r w:rsidR="0035249E" w:rsidRPr="00E32B08">
          <w:t>25/13</w:t>
        </w:r>
      </w:hyperlink>
      <w:r w:rsidR="0035249E" w:rsidRPr="00E32B08">
        <w:t xml:space="preserve">, </w:t>
      </w:r>
      <w:hyperlink r:id="rId12" w:history="true">
        <w:r w:rsidR="0035249E" w:rsidRPr="00E32B08">
          <w:t>93/14</w:t>
        </w:r>
      </w:hyperlink>
      <w:r w:rsidR="0035249E">
        <w:t xml:space="preserve"> ) </w:t>
      </w:r>
      <w:r w:rsidR="00552290">
        <w:t>u vezi s člankom 247. SZ</w:t>
      </w:r>
      <w:r>
        <w:t xml:space="preserve"> odlučiti kao u izreci. </w:t>
      </w:r>
    </w:p>
    <w:p w:rsidRDefault="003D61AC" w:rsidP="003D61AC" w:rsidR="003D61AC">
      <w:pPr>
        <w:ind w:firstLine="720"/>
        <w:jc w:val="both"/>
      </w:pPr>
    </w:p>
    <w:p w:rsidRDefault="001F0B76" w:rsidP="001F0B76" w:rsidR="001F0B76">
      <w:pPr>
        <w:jc w:val="both"/>
      </w:pPr>
    </w:p>
    <w:p w:rsidRDefault="00725518" w:rsidP="001F0B76" w:rsidR="00FC398B">
      <w:pPr>
        <w:jc w:val="center"/>
      </w:pPr>
      <w:r>
        <w:t xml:space="preserve">U Rijeci, </w:t>
      </w:r>
      <w:r w:rsidR="00827209">
        <w:rPr>
          <w:color w:val="000000"/>
        </w:rPr>
        <w:t>19</w:t>
      </w:r>
      <w:r w:rsidR="00827209">
        <w:t xml:space="preserve">.  svibnja  </w:t>
      </w:r>
      <w:r w:rsidR="00827209" w:rsidRPr="0038533F">
        <w:t>2016</w:t>
      </w:r>
      <w:r w:rsidR="00FC398B">
        <w:t>.</w:t>
      </w:r>
    </w:p>
    <w:p w:rsidRDefault="001F0B76" w:rsidP="00552290" w:rsidR="001F0B76">
      <w:pPr>
        <w:ind w:left="6480"/>
        <w:jc w:val="both"/>
      </w:pPr>
    </w:p>
    <w:p w:rsidRDefault="00552290" w:rsidP="00552290" w:rsidR="0038533F">
      <w:pPr>
        <w:ind w:left="6480"/>
        <w:jc w:val="both"/>
      </w:pPr>
      <w:r>
        <w:t xml:space="preserve">Stečajni sudac </w:t>
      </w:r>
    </w:p>
    <w:p w:rsidRDefault="00552290" w:rsidP="00552290" w:rsidR="00552290">
      <w:pPr>
        <w:ind w:left="6480"/>
        <w:jc w:val="both"/>
      </w:pPr>
      <w:proofErr w:type="spellStart"/>
      <w:r>
        <w:t>LiljanaUgrin</w:t>
      </w:r>
      <w:proofErr w:type="spellEnd"/>
    </w:p>
    <w:p w:rsidRDefault="0038533F" w:rsidP="0038533F" w:rsidR="00871D16" w:rsidRPr="002048C5">
      <w:pPr>
        <w:jc w:val="both"/>
      </w:pPr>
      <w:r>
        <w:tab/>
      </w:r>
    </w:p>
    <w:p w:rsidRDefault="00F86943" w:rsidP="00384899" w:rsidR="00F86943" w:rsidRPr="002048C5">
      <w:pPr>
        <w:jc w:val="both"/>
      </w:pPr>
    </w:p>
    <w:p w:rsidRDefault="00F86943" w:rsidP="00F86943" w:rsidR="00F86943" w:rsidRPr="002048C5">
      <w:pPr>
        <w:jc w:val="both"/>
      </w:pPr>
    </w:p>
    <w:p w:rsidRDefault="00384899" w:rsidP="00552290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52290">
        <w:t xml:space="preserve"> 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</w:t>
      </w:r>
      <w:r w:rsidR="0035249E">
        <w:t xml:space="preserve"> </w:t>
      </w:r>
      <w:r w:rsidR="00FC398B">
        <w:t>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</w:t>
      </w:r>
      <w:r w:rsidR="0035249E">
        <w:t xml:space="preserve"> </w:t>
      </w:r>
      <w:r>
        <w:t>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sectPr w:rsidR="008D33D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EB7" w:rsidR="00A11EB7">
      <w:r>
        <w:separator/>
      </w:r>
    </w:p>
  </w:endnote>
  <w:endnote w:id="0" w:type="continuationSeparator">
    <w:p w:rsidRDefault="00A11EB7" w:rsidR="00A11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3F" w:rsidR="00D5573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5573F">
      <w:rPr>
        <w:noProof/>
      </w:rPr>
      <w:t>2</w:t>
    </w:r>
    <w:r>
      <w:fldChar w:fldCharType="end"/>
    </w:r>
  </w:p>
  <w:p w:rsidRDefault="00244516" w:rsidR="0024451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3F" w:rsidR="00D557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EB7" w:rsidR="00A11EB7">
      <w:r>
        <w:separator/>
      </w:r>
    </w:p>
  </w:footnote>
  <w:footnote w:id="0" w:type="continuationSeparator">
    <w:p w:rsidRDefault="00A11EB7" w:rsidR="00A11E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3F" w:rsidP="00244516" w:rsidR="00BD4D2C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r>
      <w:tab/>
    </w:r>
    <w:r>
      <w:tab/>
    </w:r>
    <w:bookmarkStart w:name="_GoBack" w:id="0"/>
    <w:bookmarkEnd w:id="0"/>
    <w:proofErr w:type="spellStart"/>
    <w:r w:rsidRPr="00D5573F">
      <w:t>Posl</w:t>
    </w:r>
    <w:proofErr w:type="spellEnd"/>
    <w:r w:rsidRPr="00D5573F">
      <w:t>. br. 7 St-78/15-61</w:t>
    </w:r>
    <w:r w:rsidR="00244516">
      <w:tab/>
      <w:t xml:space="preserve">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P="00244516" w:rsidR="00244516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proofErr w:type="spellStart"/>
    <w:r>
      <w:t>Posl</w:t>
    </w:r>
    <w:proofErr w:type="spellEnd"/>
    <w:r>
      <w:t>. br. 7 St-78/15-</w:t>
    </w:r>
    <w:r w:rsidR="00656279">
      <w:t>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C7646"/>
    <w:rsid w:val="0012686C"/>
    <w:rsid w:val="001547B4"/>
    <w:rsid w:val="001B7052"/>
    <w:rsid w:val="001F0B76"/>
    <w:rsid w:val="0020176C"/>
    <w:rsid w:val="00237D6C"/>
    <w:rsid w:val="00244516"/>
    <w:rsid w:val="00255C20"/>
    <w:rsid w:val="00270626"/>
    <w:rsid w:val="002D54A6"/>
    <w:rsid w:val="0035249E"/>
    <w:rsid w:val="0036308F"/>
    <w:rsid w:val="00384899"/>
    <w:rsid w:val="0038533F"/>
    <w:rsid w:val="003D61AC"/>
    <w:rsid w:val="003E025C"/>
    <w:rsid w:val="00410A48"/>
    <w:rsid w:val="004A3918"/>
    <w:rsid w:val="004B27BB"/>
    <w:rsid w:val="004B7F3F"/>
    <w:rsid w:val="004E5469"/>
    <w:rsid w:val="004F022B"/>
    <w:rsid w:val="00546B43"/>
    <w:rsid w:val="00552290"/>
    <w:rsid w:val="0057395F"/>
    <w:rsid w:val="005C7F65"/>
    <w:rsid w:val="005E4084"/>
    <w:rsid w:val="006414BB"/>
    <w:rsid w:val="00656279"/>
    <w:rsid w:val="006654D8"/>
    <w:rsid w:val="00673B32"/>
    <w:rsid w:val="006A6589"/>
    <w:rsid w:val="00716CA2"/>
    <w:rsid w:val="00725518"/>
    <w:rsid w:val="007A6220"/>
    <w:rsid w:val="007A6843"/>
    <w:rsid w:val="007B17FE"/>
    <w:rsid w:val="007B3F07"/>
    <w:rsid w:val="007B4DBE"/>
    <w:rsid w:val="007E133C"/>
    <w:rsid w:val="008160EA"/>
    <w:rsid w:val="00827209"/>
    <w:rsid w:val="0084061B"/>
    <w:rsid w:val="00871D16"/>
    <w:rsid w:val="008B05F8"/>
    <w:rsid w:val="008D33D3"/>
    <w:rsid w:val="008D67D3"/>
    <w:rsid w:val="008E2CCE"/>
    <w:rsid w:val="00900E1C"/>
    <w:rsid w:val="009109DA"/>
    <w:rsid w:val="00924EE7"/>
    <w:rsid w:val="0093197C"/>
    <w:rsid w:val="009A6B8C"/>
    <w:rsid w:val="009E4A95"/>
    <w:rsid w:val="00A11EB7"/>
    <w:rsid w:val="00A32422"/>
    <w:rsid w:val="00A70A1F"/>
    <w:rsid w:val="00A84223"/>
    <w:rsid w:val="00A96CBB"/>
    <w:rsid w:val="00B639DE"/>
    <w:rsid w:val="00BD4D2C"/>
    <w:rsid w:val="00BF744E"/>
    <w:rsid w:val="00C16DC0"/>
    <w:rsid w:val="00C3436F"/>
    <w:rsid w:val="00C571A2"/>
    <w:rsid w:val="00CB1A98"/>
    <w:rsid w:val="00D330E4"/>
    <w:rsid w:val="00D5573F"/>
    <w:rsid w:val="00DB06B8"/>
    <w:rsid w:val="00DB757E"/>
    <w:rsid w:val="00DE41D6"/>
    <w:rsid w:val="00E041BA"/>
    <w:rsid w:val="00E21D87"/>
    <w:rsid w:val="00E244E7"/>
    <w:rsid w:val="00F034E6"/>
    <w:rsid w:val="00F260CB"/>
    <w:rsid w:val="00F73D76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A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1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A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1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10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St-78/2015-61</izvorni_sadrzaj>
    <derivirana_varijabla naziv="DomainObject.Oznaka_1">St-78/2015-61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St-78/2015-61</izvorni_sadrzaj>
    <derivirana_varijabla naziv="DomainObject.PoslovniBrojDokumenta_1">St-78/2015-61</derivirana_varijabla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796</properties:Words>
  <properties:Characters>4310</properties:Characters>
  <properties:Lines>116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5191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2016-05-19T09:52:00Z</dcterms:created>
  <dc:creator>nmarkovic</dc:creator>
  <cp:lastModifiedBy>Tanja Fidel</cp:lastModifiedBy>
  <cp:lastPrinted>2016-03-07T12:09:00Z</cp:lastPrinted>
  <dcterms:modified xmlns:xsi="http://www.w3.org/2001/XMLSchema-instance" xsi:type="dcterms:W3CDTF">2016-05-19T11:03:00Z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St-78/2015-61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