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3276" w14:paraId="2db327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50762">
        <w:t>1285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50762">
        <w:t>1285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716F2E">
        <w:t>11.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F50762">
        <w:t xml:space="preserve">BIO </w:t>
      </w:r>
      <w:proofErr w:type="spellStart"/>
      <w:r w:rsidR="00F50762">
        <w:t>ALTHAEA</w:t>
      </w:r>
      <w:proofErr w:type="spellEnd"/>
      <w:r w:rsidR="00F50762">
        <w:t xml:space="preserve"> jednostavno društvo s ograničenom odgovornošću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F50762">
        <w:t>63516865363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F50762">
        <w:t>080877737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F50762">
        <w:t>Velike Bune</w:t>
      </w:r>
      <w:r w:rsidR="003400C4" w:rsidRPr="004213F7">
        <w:t xml:space="preserve">, </w:t>
      </w:r>
      <w:r w:rsidR="00F50762">
        <w:t xml:space="preserve">Ulica </w:t>
      </w:r>
      <w:proofErr w:type="spellStart"/>
      <w:r w:rsidR="00F50762">
        <w:t>Seljine</w:t>
      </w:r>
      <w:proofErr w:type="spellEnd"/>
      <w:r w:rsidR="00F50762">
        <w:t xml:space="preserve"> Brigade 1A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F50762">
        <w:t>3.562,37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716F2E">
        <w:t>11.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A744F" w:rsidP="00276582" w:rsidR="00EA744F"/>
    <w:p w:rsidRDefault="006405FA" w:rsidP="006405FA" w:rsidR="006405FA">
      <w:r>
        <w:t>DNA:</w:t>
      </w:r>
    </w:p>
    <w:p w:rsidRDefault="006405FA" w:rsidP="006405FA" w:rsidR="006405FA">
      <w:r>
        <w:t>e- oglasna ploča 45 dana</w:t>
      </w:r>
    </w:p>
    <w:sectPr w:rsidSect="0081638C" w:rsidR="006405FA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405FA"/>
    <w:rsid w:val="00657B8E"/>
    <w:rsid w:val="006D2964"/>
    <w:rsid w:val="006E67AE"/>
    <w:rsid w:val="006F7A44"/>
    <w:rsid w:val="00716F2E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A744F"/>
    <w:rsid w:val="00EC3302"/>
    <w:rsid w:val="00ED0790"/>
    <w:rsid w:val="00ED6AA8"/>
    <w:rsid w:val="00F034D3"/>
    <w:rsid w:val="00F26FE5"/>
    <w:rsid w:val="00F47C80"/>
    <w:rsid w:val="00F50762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66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St-1285/2016-2</izvorni_sadrzaj>
    <derivirana_varijabla naziv="DomainObject.Oznaka_1">St-1285/2016-2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ALTHAEA j.d.o.o.</izvorni_sadrzaj>
    <derivirana_varijabla naziv="DomainObject.Predmet.ProtustrankaFormated_1">  BIO ALTHAEA j.d.o.o.</derivirana_varijabla>
  </DomainObject.Predmet.ProtustrankaFormated>
  <DomainObject.Predmet.ProtustrankaFormatedOIB>
    <izvorni_sadrzaj>  BIO ALTHAEA j.d.o.o., OIB 63516865363</izvorni_sadrzaj>
    <derivirana_varijabla naziv="DomainObject.Predmet.ProtustrankaFormatedOIB_1">  BIO ALTHAEA j.d.o.o., OIB 63516865363</derivirana_varijabla>
  </DomainObject.Predmet.ProtustrankaFormatedOIB>
  <DomainObject.Predmet.ProtustrankaFormatedWithAdress>
    <izvorni_sadrzaj> BIO ALTHAEA j.d.o.o., Ulica Seljine Brigade 1A, 10413 Velika Buna</izvorni_sadrzaj>
    <derivirana_varijabla naziv="DomainObject.Predmet.ProtustrankaFormatedWithAdress_1"> BIO ALTHAEA j.d.o.o., Ulica Seljine Brigade 1A, 10413 Velika Buna</derivirana_varijabla>
  </DomainObject.Predmet.ProtustrankaFormatedWithAdress>
  <DomainObject.Predmet.ProtustrankaFormatedWithAdressOIB>
    <izvorni_sadrzaj> BIO ALTHAEA j.d.o.o., OIB 63516865363, Ulica Seljine Brigade 1A, 10413 Velika Buna</izvorni_sadrzaj>
    <derivirana_varijabla naziv="DomainObject.Predmet.ProtustrankaFormatedWithAdressOIB_1"> BIO ALTHAEA j.d.o.o., OIB 63516865363, Ulica Seljine Brigade 1A, 10413 Velika Buna</derivirana_varijabla>
  </DomainObject.Predmet.ProtustrankaFormatedWithAdressOIB>
  <DomainObject.Predmet.ProtustrankaWithAdress>
    <izvorni_sadrzaj>BIO ALTHAEA j.d.o.o. Ulica Seljine Brigade 1A, 10413 Velika Buna</izvorni_sadrzaj>
    <derivirana_varijabla naziv="DomainObject.Predmet.ProtustrankaWithAdress_1">BIO ALTHAEA j.d.o.o. Ulica Seljine Brigade 1A, 10413 Velika Buna</derivirana_varijabla>
  </DomainObject.Predmet.ProtustrankaWithAdress>
  <DomainObject.Predmet.ProtustrankaWithAdressOIB>
    <izvorni_sadrzaj>BIO ALTHAEA j.d.o.o., OIB 63516865363, Ulica Seljine Brigade 1A, 10413 Velika Buna</izvorni_sadrzaj>
    <derivirana_varijabla naziv="DomainObject.Predmet.ProtustrankaWithAdressOIB_1">BIO ALTHAEA j.d.o.o., OIB 63516865363, Ulica Seljine Brigade 1A, 10413 Velika Buna</derivirana_varijabla>
  </DomainObject.Predmet.ProtustrankaWithAdressOIB>
  <DomainObject.Predmet.ProtustrankaNazivFormated>
    <izvorni_sadrzaj>BIO ALTHAEA j.d.o.o.</izvorni_sadrzaj>
    <derivirana_varijabla naziv="DomainObject.Predmet.ProtustrankaNazivFormated_1">BIO ALTHAEA j.d.o.o.</derivirana_varijabla>
  </DomainObject.Predmet.ProtustrankaNazivFormated>
  <DomainObject.Predmet.ProtustrankaNazivFormatedOIB>
    <izvorni_sadrzaj>BIO ALTHAEA j.d.o.o., OIB 63516865363</izvorni_sadrzaj>
    <derivirana_varijabla naziv="DomainObject.Predmet.ProtustrankaNazivFormatedOIB_1">BIO ALTHAEA j.d.o.o., OIB 63516865363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ALTHAEA j.d.o.o.</item>
    </izvorni_sadrzaj>
    <derivirana_varijabla naziv="DomainObject.Predmet.ProtuStrankaListFormated_1">
      <item>BIO ALTHAEA j.d.o.o.</item>
    </derivirana_varijabla>
  </DomainObject.Predmet.ProtuStrankaListFormated>
  <DomainObject.Predmet.ProtuStrankaListFormatedOIB>
    <izvorni_sadrzaj>
      <item>BIO ALTHAEA j.d.o.o., OIB 63516865363</item>
    </izvorni_sadrzaj>
    <derivirana_varijabla naziv="DomainObject.Predmet.ProtuStrankaListFormatedOIB_1">
      <item>BIO ALTHAEA j.d.o.o., OIB 63516865363</item>
    </derivirana_varijabla>
  </DomainObject.Predmet.ProtuStrankaListFormatedOIB>
  <DomainObject.Predmet.ProtuStrankaListFormatedWithAdress>
    <izvorni_sadrzaj>
      <item>BIO ALTHAEA j.d.o.o., Ulica Seljine Brigade 1A, 10413 Velika Buna</item>
    </izvorni_sadrzaj>
    <derivirana_varijabla naziv="DomainObject.Predmet.ProtuStrankaListFormatedWithAdress_1">
      <item>BIO ALTHAEA j.d.o.o., Ulica Seljine Brigade 1A, 10413 Velika Buna</item>
    </derivirana_varijabla>
  </DomainObject.Predmet.ProtuStrankaListFormatedWithAdress>
  <DomainObject.Predmet.ProtuStrankaListFormatedWithAdressOIB>
    <izvorni_sadrzaj>
      <item>BIO ALTHAEA j.d.o.o., OIB 63516865363, Ulica Seljine Brigade 1A, 10413 Velika Buna</item>
    </izvorni_sadrzaj>
    <derivirana_varijabla naziv="DomainObject.Predmet.ProtuStrankaListFormatedWithAdressOIB_1">
      <item>BIO ALTHAEA j.d.o.o., OIB 63516865363, Ulica Seljine Brigade 1A, 10413 Velika Buna</item>
    </derivirana_varijabla>
  </DomainObject.Predmet.ProtuStrankaListFormatedWithAdressOIB>
  <DomainObject.Predmet.ProtuStrankaListNazivFormated>
    <izvorni_sadrzaj>
      <item>BIO ALTHAEA j.d.o.o.</item>
    </izvorni_sadrzaj>
    <derivirana_varijabla naziv="DomainObject.Predmet.ProtuStrankaListNazivFormated_1">
      <item>BIO ALTHAEA j.d.o.o.</item>
    </derivirana_varijabla>
  </DomainObject.Predmet.ProtuStrankaListNazivFormated>
  <DomainObject.Predmet.ProtuStrankaListNazivFormatedOIB>
    <izvorni_sadrzaj>
      <item>BIO ALTHAEA j.d.o.o., OIB 63516865363</item>
    </izvorni_sadrzaj>
    <derivirana_varijabla naziv="DomainObject.Predmet.ProtuStrankaListNazivFormatedOIB_1">
      <item>BIO ALTHAEA j.d.o.o., OIB 63516865363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St-1285/2016-2</izvorni_sadrzaj>
    <derivirana_varijabla naziv="DomainObject.PoslovniBrojDokumenta_1">St-1285/2016-2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ALTHAEA j.d.o.o.</izvorni_sadrzaj>
    <derivirana_varijabla naziv="DomainObject.Predmet.ProtustrankaIDrugi_1">BIO ALTHAEA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ALTHAEA j.d.o.o., OIB 63516865363, Ulica Seljine Brigade 1A, 10413 Velika Buna</izvorni_sadrzaj>
    <derivirana_varijabla naziv="DomainObject.Predmet.ProtustrankaIDrugiAdressOIB_1">BIO ALTHAEA j.d.o.o., OIB 63516865363, Ulica Seljine Brigade 1A,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ALTHAEA j.d.o.o.</item>
    </izvorni_sadrzaj>
    <derivirana_varijabla naziv="DomainObject.Predmet.SudioniciListNaziv_1">
      <item>FINA Regionalni centar Zagreb</item>
      <item>BIO ALTHAEA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 ALTHAEA j.d.o.o., OIB 63516865363, Ulica Seljine Brigade 1A,10413 Velika Buna</item>
    </izvorni_sadrzaj>
    <derivirana_varijabla naziv="DomainObject.Predmet.SudioniciListAdressOIB_1">
      <item>FINA Regionalni centar Zagreb, OIB 85821130368, Trg svibanjskih žrtava 1995. 1,10000 Zagreb</item>
      <item>BIO ALTHAEA j.d.o.o., OIB 63516865363, Ulica Seljine Brigade 1A,10413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63516865363</item>
    </izvorni_sadrzaj>
    <derivirana_varijabla naziv="DomainObject.Predmet.SudioniciListNazivOIB_1">
      <item>, OIB 85821130368</item>
      <item>, OIB 63516865363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1371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2016-02-11T08:35:00Z</dcterms:created>
  <dc:creator>ilukac</dc:creator>
  <cp:lastModifiedBy>Ivana Stampf</cp:lastModifiedBy>
  <cp:lastPrinted>2016-02-11T08:35:00Z</cp:lastPrinted>
  <dcterms:modified xmlns:xsi="http://www.w3.org/2001/XMLSchema-instance" xsi:type="dcterms:W3CDTF">2016-02-11T08:37:00Z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