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25c8f" w14:paraId="4b25c8f" w:rsidRDefault="00A30DB4" w:rsidP="00A30DB4" w:rsidR="00A30DB4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1144905</wp:posOffset>
            </wp:positionH>
            <wp:positionV relativeFrom="page">
              <wp:posOffset>132080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30DB4" w:rsidP="00A30DB4" w:rsidR="00A30DB4">
      <w:pPr>
        <w:pStyle w:val="NormaleSPIS"/>
        <w:ind w:firstLine="0"/>
      </w:pPr>
      <w:r>
        <w:t>Republika Hrvatska</w:t>
      </w:r>
    </w:p>
    <w:p w:rsidRDefault="00A30DB4" w:rsidP="00A30DB4" w:rsidR="00A30DB4">
      <w:pPr>
        <w:pStyle w:val="NormaleSPIS"/>
        <w:ind w:firstLine="0"/>
      </w:pPr>
      <w:r>
        <w:t>Trgovački sud u Osijeku</w:t>
      </w:r>
    </w:p>
    <w:p w:rsidRDefault="00A30DB4" w:rsidP="00A30DB4" w:rsidR="00A30DB4">
      <w:pPr>
        <w:pStyle w:val="Bezproreda"/>
      </w:pPr>
      <w:r>
        <w:t>Stalna služba u Slavonskom Brodu</w:t>
      </w:r>
    </w:p>
    <w:p w:rsidRDefault="00A30DB4" w:rsidP="00A30DB4" w:rsidR="00A30DB4">
      <w:pPr>
        <w:pStyle w:val="Bezproreda"/>
      </w:pPr>
    </w:p>
    <w:p w:rsidRDefault="00A30DB4" w:rsidP="00A30DB4" w:rsidR="00A30DB4">
      <w:pPr>
        <w:pStyle w:val="Bezproreda"/>
      </w:pPr>
      <w:r>
        <w:t>Trg pobjede 13</w:t>
      </w:r>
    </w:p>
    <w:p w:rsidRDefault="00A30DB4" w:rsidP="00A30DB4" w:rsidR="00A30DB4">
      <w:pPr>
        <w:pStyle w:val="Bezproreda"/>
      </w:pPr>
    </w:p>
    <w:p w:rsidRDefault="00A30DB4" w:rsidP="00A30DB4" w:rsidR="00A30DB4">
      <w:pPr>
        <w:pStyle w:val="Bezproreda"/>
      </w:pPr>
      <w:r>
        <w:t>35000 Slavonski Brod                                                                       3 St-1013/2013-138</w:t>
      </w:r>
    </w:p>
    <w:p w:rsidRDefault="00A30DB4" w:rsidP="00A30DB4" w:rsidR="00A30DB4">
      <w:pPr>
        <w:spacing w:beforeAutospacing="true" w:before="100"/>
        <w:jc w:val="center"/>
        <w:rPr>
          <w:rFonts w:cs="Times New Roman"/>
          <w:b/>
          <w:color w:val="222222"/>
        </w:rPr>
      </w:pPr>
      <w:r>
        <w:rPr>
          <w:rFonts w:cs="Times New Roman"/>
          <w:b/>
          <w:color w:val="222222"/>
        </w:rPr>
        <w:t>Z A K L J U Č A K</w:t>
      </w:r>
    </w:p>
    <w:p w:rsidRDefault="00A30DB4" w:rsidP="00A30DB4" w:rsidR="00A30DB4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TRGOVAČKI SUD U OSIJEKU, STALNA SLUŽBA U SLAVONSKOM BRODU, po stečajnoj sutkinji Danijeli Martini Maoduš, u postupku stečaja nad dužnikom </w:t>
      </w:r>
      <w:r>
        <w:rPr>
          <w:rFonts w:cs="Times New Roman"/>
          <w:b/>
          <w:color w:val="222222"/>
        </w:rPr>
        <w:t>KRONŠTETER d.o.o. u stečaju, Požega, Osječka 58A, OIB: 59445241129</w:t>
      </w:r>
      <w:r>
        <w:rPr>
          <w:rFonts w:cs="Times New Roman"/>
          <w:color w:val="222222"/>
        </w:rPr>
        <w:t>, zastupan po stečajnoj upraviteljici Sandi Marinac iz Požege,  17. prosinca 2018.</w:t>
      </w:r>
    </w:p>
    <w:p w:rsidRDefault="00A30DB4" w:rsidP="00A30DB4" w:rsidR="00A30DB4">
      <w:pPr>
        <w:spacing w:beforeAutospacing="true" w:before="100"/>
        <w:jc w:val="center"/>
        <w:rPr>
          <w:rFonts w:cs="Times New Roman"/>
          <w:color w:val="222222"/>
        </w:rPr>
      </w:pPr>
      <w:r>
        <w:rPr>
          <w:rFonts w:cs="Times New Roman"/>
          <w:color w:val="222222"/>
        </w:rPr>
        <w:t>z a k l j u č i o   j e</w:t>
      </w:r>
    </w:p>
    <w:p w:rsidRDefault="00A30DB4" w:rsidP="00A30DB4" w:rsidR="00A30DB4">
      <w:pPr>
        <w:spacing w:beforeAutospacing="true" w:before="100"/>
        <w:ind w:firstLine="708"/>
        <w:jc w:val="both"/>
        <w:rPr>
          <w:rFonts w:cs="Times New Roman"/>
          <w:b/>
          <w:color w:val="222222"/>
        </w:rPr>
      </w:pPr>
      <w:r>
        <w:rPr>
          <w:rFonts w:cs="Times New Roman"/>
          <w:color w:val="222222"/>
        </w:rPr>
        <w:t xml:space="preserve">I. Ročište za </w:t>
      </w:r>
      <w:r>
        <w:rPr>
          <w:rFonts w:cs="Times New Roman"/>
          <w:b/>
          <w:color w:val="222222"/>
        </w:rPr>
        <w:t xml:space="preserve">šesnaestu </w:t>
      </w:r>
      <w:r>
        <w:rPr>
          <w:rFonts w:cs="Times New Roman"/>
          <w:color w:val="222222"/>
        </w:rPr>
        <w:t xml:space="preserve">javnu dražbu određuje se za dan </w:t>
      </w:r>
      <w:r>
        <w:rPr>
          <w:rFonts w:cs="Times New Roman"/>
          <w:b/>
          <w:color w:val="222222"/>
        </w:rPr>
        <w:t>30. prosinca 2019.</w:t>
      </w:r>
      <w:r>
        <w:rPr>
          <w:rFonts w:cs="Times New Roman"/>
          <w:b/>
        </w:rPr>
        <w:t xml:space="preserve"> u 11,00 sati, </w:t>
      </w:r>
      <w:r>
        <w:rPr>
          <w:rFonts w:cs="Times New Roman"/>
          <w:b/>
          <w:color w:val="222222"/>
        </w:rPr>
        <w:t>sudnica 73/III, u Slavonskom Brodu, Trg pobjede 13.</w:t>
      </w:r>
    </w:p>
    <w:p w:rsidRDefault="00A30DB4" w:rsidP="00A30DB4" w:rsidR="00A30DB4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II. Predmet prodaje na </w:t>
      </w:r>
      <w:r>
        <w:rPr>
          <w:rFonts w:cs="Times New Roman"/>
          <w:b/>
          <w:color w:val="222222"/>
        </w:rPr>
        <w:t xml:space="preserve">šesnaestoj </w:t>
      </w:r>
      <w:r>
        <w:rPr>
          <w:rFonts w:cs="Times New Roman"/>
          <w:color w:val="222222"/>
        </w:rPr>
        <w:t>dražbi uz odgovarajuću primjenu propisa o ovrsi su slijedeće nekretnine:</w:t>
      </w:r>
    </w:p>
    <w:p w:rsidRDefault="00A30DB4" w:rsidP="00A30DB4" w:rsidR="00A30DB4">
      <w:pPr>
        <w:pStyle w:val="Odlomakpopisa"/>
        <w:numPr>
          <w:ilvl w:val="0"/>
          <w:numId w:val="1"/>
        </w:numPr>
        <w:tabs>
          <w:tab w:pos="708" w:val="left"/>
        </w:tabs>
        <w:spacing w:lineRule="auto" w:line="276" w:after="0"/>
        <w:contextualSpacing/>
        <w:rPr>
          <w:rFonts w:cstheme="minorBidi" w:hAnsiTheme="minorHAnsi"/>
          <w:b/>
          <w:color w:val="000000"/>
          <w:u w:val="single"/>
        </w:rPr>
      </w:pPr>
      <w:r>
        <w:rPr>
          <w:b/>
          <w:color w:val="000000"/>
        </w:rPr>
        <w:t xml:space="preserve">Upisane u zk.ulošku 6873 k.o. Požega, k.č.br. 450/1, Oranica i livada, površine 3904 m2, koje će se prodavati na istoj dražbi s najnižom cijenom od </w:t>
      </w:r>
      <w:r>
        <w:rPr>
          <w:b/>
          <w:color w:val="000000"/>
          <w:u w:val="single"/>
        </w:rPr>
        <w:t>108.957,80 kn,</w:t>
      </w:r>
    </w:p>
    <w:p w:rsidRDefault="00A30DB4" w:rsidP="00A30DB4" w:rsidR="00A30DB4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III. Pravo sudjelovanja na javnoj dražbi imaju samo oni ponuditelji koji do dana održavanja ročišta za dražbu uplate jamčevinu u visini 10 % najniže cijene za koju se nekretnine prodaju na predmetnoj dražbi,  na račun sudskog depozita Trgovačkog suda u Osijeku Stalna služba u Slavonskom Brodu br. HR31  2390 0011 3000 0020 0, model HR05, s pozivom na br. 221-</w:t>
      </w:r>
      <w:r>
        <w:rPr>
          <w:rFonts w:cs="Times New Roman"/>
          <w:b/>
          <w:color w:val="222222"/>
        </w:rPr>
        <w:t>1013-2013</w:t>
      </w:r>
      <w:r>
        <w:rPr>
          <w:rFonts w:cs="Times New Roman"/>
          <w:color w:val="222222"/>
        </w:rPr>
        <w:t xml:space="preserve"> dokaz (potvrda banke o izvršenoj transakciji) o tome predoče stečajnom sucu prije početka dražbe.  </w:t>
      </w:r>
      <w:r>
        <w:rPr>
          <w:rFonts w:cs="Times New Roman"/>
          <w:color w:val="222222"/>
        </w:rPr>
        <w:tab/>
      </w:r>
    </w:p>
    <w:p w:rsidRDefault="00A30DB4" w:rsidP="00A30DB4" w:rsidR="00A30DB4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Punomoćnici ponuditelja mogu sudjelovati na dražbi samo uz ovjerenu specijalnu punomoć.</w:t>
      </w:r>
    </w:p>
    <w:p w:rsidRDefault="00A30DB4" w:rsidP="00A30DB4" w:rsidR="00A30DB4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Jamčevinu nisu dužni položiti razlučni vjerovnici ako njihove tražbine dostižu iznos jamčevine i ako bi se, s obzirom na njihov prednosni red i utvrđenu vrijednost nekretnine, taj iznos mogao namiriti iz kupovnine. </w:t>
      </w:r>
    </w:p>
    <w:p w:rsidRDefault="00A30DB4" w:rsidP="00A30DB4" w:rsidR="00A30DB4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Jamčevinu su dužni uplatiti ponuditelji najkasnije do dana održavanja ročišta za dražbu. </w:t>
      </w:r>
    </w:p>
    <w:p w:rsidRDefault="00A30DB4" w:rsidP="00A30DB4" w:rsidR="00A30DB4">
      <w:pPr>
        <w:spacing w:beforeAutospacing="true" w:before="100"/>
        <w:ind w:firstLine="708" w:left="6372"/>
        <w:jc w:val="both"/>
        <w:rPr>
          <w:rFonts w:cs="Times New Roman"/>
          <w:color w:val="222222"/>
        </w:rPr>
      </w:pPr>
    </w:p>
    <w:p w:rsidRDefault="00A30DB4" w:rsidP="00A30DB4" w:rsidR="00A30DB4">
      <w:pPr>
        <w:spacing w:beforeAutospacing="true" w:before="100"/>
        <w:ind w:firstLine="708" w:left="6372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lastRenderedPageBreak/>
        <w:t>3 St-1013/2013-138</w:t>
      </w:r>
    </w:p>
    <w:p w:rsidRDefault="00A30DB4" w:rsidP="00A30DB4" w:rsidR="00A30DB4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A30DB4" w:rsidP="00A30DB4" w:rsidR="00A30DB4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IV. Kupac je dužan uplatiti razliku između jamčevine i postignute kupovnine u roku od 30 dana po  zaključenju javne dražbe. </w:t>
      </w:r>
    </w:p>
    <w:p w:rsidRDefault="00A30DB4" w:rsidP="00A30DB4" w:rsidR="00A30DB4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V. Ako kupac u određenom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A30DB4" w:rsidP="00A30DB4" w:rsidR="00A30DB4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Ponuditeljima čija ponuda ne bude prihvaćena, vratit će se iznos jamčevine po zaključenju ročišta za dražbu.</w:t>
      </w:r>
    </w:p>
    <w:p w:rsidRDefault="00A30DB4" w:rsidP="00A30DB4" w:rsidR="00A30DB4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VI. Imovina će se rješenjem dosuditi kupcu koji ponudi najvišu cijenu.</w:t>
      </w:r>
    </w:p>
    <w:p w:rsidRDefault="00A30DB4" w:rsidP="00A30DB4" w:rsidR="00A30DB4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VII. Porez na promet nekretnina se plaća sukladno pozitivnim propisima i nije uključen u cijenu.</w:t>
      </w:r>
    </w:p>
    <w:p w:rsidRDefault="00A30DB4" w:rsidP="00A30DB4" w:rsidR="00A30DB4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VIII. Prijenos prava vlasništva na kupca i brisanje svih upisanih založnih prava i tereta, sud će odrediti nakon što kupac položi cjelokupni iznos kupovnine, te nakon što rješenje o dosudi postane pravomoćno.</w:t>
      </w:r>
    </w:p>
    <w:p w:rsidRDefault="00A30DB4" w:rsidP="00A30DB4" w:rsidR="00A30DB4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IX. Prodaja se obavlja po načelu "viđeno kupljeno" što isključuje sve naknadne prigovore kupca.</w:t>
      </w:r>
    </w:p>
    <w:p w:rsidRDefault="00A30DB4" w:rsidP="00A30DB4" w:rsidR="00A30DB4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X. Zainteresirane osobe mogu razgledati nekretnine i dokumentaciju vezanu za iste, u vrijeme dogovoreno sa stečajnoj upraviteljici Sandi Marinac kojoj se mogu obratiti na telefon broj 099/1941096.</w:t>
      </w:r>
    </w:p>
    <w:p w:rsidRDefault="00A30DB4" w:rsidP="00A30DB4" w:rsidR="00A30DB4">
      <w:pPr>
        <w:spacing w:beforeAutospacing="true" w:before="100"/>
        <w:ind w:firstLine="708" w:left="2832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Obrazloženje</w:t>
      </w:r>
    </w:p>
    <w:p w:rsidRDefault="00A30DB4" w:rsidP="00A30DB4" w:rsidR="00A30DB4">
      <w:pPr>
        <w:spacing w:beforeAutospacing="true" w:before="100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            Nekretnine iz toč. I. ovog zaključka nisu prodane na petnaestoj javnoj dražbi te će se nekretnine prodavati na šesnaestoj javnoj dražbi za cijenu koja je za 10% manja u odnosu na cijenu sa prethodne dražbe.  </w:t>
      </w:r>
    </w:p>
    <w:p w:rsidRDefault="00A30DB4" w:rsidP="00A30DB4" w:rsidR="00A30DB4">
      <w:pPr>
        <w:spacing w:beforeAutospacing="true" w:before="100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ab/>
        <w:t>Stoga je odlučeno kao u izreci zaključka.</w:t>
      </w:r>
    </w:p>
    <w:p w:rsidRDefault="00A30DB4" w:rsidP="00A30DB4" w:rsidR="00A30DB4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U Slavonskom Brodu 17. prosinca 2018.</w:t>
      </w:r>
    </w:p>
    <w:p w:rsidRDefault="00A30DB4" w:rsidP="00A30DB4" w:rsidR="00A30DB4">
      <w:pPr>
        <w:spacing w:beforeAutospacing="true" w:before="100"/>
        <w:ind w:firstLine="708" w:left="6372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Sudac:                                                                                                      Daniela Martini Maoduš</w:t>
      </w:r>
    </w:p>
    <w:p w:rsidRDefault="00A30DB4" w:rsidP="00A30DB4" w:rsidR="00A30DB4">
      <w:pPr>
        <w:pStyle w:val="NormaleSPIS"/>
        <w:rPr>
          <w:rFonts w:cstheme="minorBidi"/>
        </w:rPr>
      </w:pPr>
    </w:p>
    <w:p w:rsidRDefault="00A30DB4" w:rsidR="005E15FD">
      <w:r>
        <w:t>Objaviti na eOglasnoj ploči suda i web stečaj</w:t>
      </w: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F1A47"/>
    <w:multiLevelType w:val="hybridMultilevel"/>
    <w:tmpl w:val="93F0D546"/>
    <w:lvl w:tplc="DF4875DA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DB4"/>
    <w:rsid w:val="005E15FD"/>
    <w:rsid w:val="006D3C8B"/>
    <w:rsid w:val="00A30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0DB4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30DB4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Char" w:type="character">
    <w:name w:val="Normal_eSPIS Char"/>
    <w:basedOn w:val="Zadanifontodlomka"/>
    <w:link w:val="NormaleSPIS"/>
    <w:locked/>
    <w:rsid w:val="00A30DB4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30DB4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30DB4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A30DB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3C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C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C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C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C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0DB4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30DB4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Char" w:type="character">
    <w:name w:val="Normal_eSPIS Char"/>
    <w:basedOn w:val="Zadanifontodlomka"/>
    <w:link w:val="NormaleSPIS"/>
    <w:locked/>
    <w:rsid w:val="00A30DB4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30DB4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30DB4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A30DB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3C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C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C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C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C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5484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St-1013/2013</izvorni_sadrzaj>
    <derivirana_varijabla naziv="DomainObject.Predmet.OznakaBroj_1">St-1013/2013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 II,  kod  Dubi,  III - u ref.</izvorni_sadrzaj>
    <derivirana_varijabla naziv="DomainObject.Predmet.PrimjedbaSuca_1">I,  II,  kod  Dubi,  III - u ref.</derivirana_varijabla>
  </DomainObject.Predmet.PrimjedbaSuca>
  <DomainObject.Predmet.ProtustrankaFormated>
    <izvorni_sadrzaj>  KRONŠTETER   d.o.o. POŽEGA</izvorni_sadrzaj>
    <derivirana_varijabla naziv="DomainObject.Predmet.ProtustrankaFormated_1">  KRONŠTETER   d.o.o. POŽEGA</derivirana_varijabla>
  </DomainObject.Predmet.ProtustrankaFormated>
  <DomainObject.Predmet.ProtustrankaFormatedOIB>
    <izvorni_sadrzaj>  KRONŠTETER   d.o.o. POŽEGA, OIB 59445241129</izvorni_sadrzaj>
    <derivirana_varijabla naziv="DomainObject.Predmet.ProtustrankaFormatedOIB_1">  KRONŠTETER   d.o.o. POŽEGA, OIB 59445241129</derivirana_varijabla>
  </DomainObject.Predmet.ProtustrankaFormatedOIB>
  <DomainObject.Predmet.ProtustrankaFormatedWithAdress>
    <izvorni_sadrzaj> KRONŠTETER   d.o.o. POŽEGA, Osječka 58 a, Požega</izvorni_sadrzaj>
    <derivirana_varijabla naziv="DomainObject.Predmet.ProtustrankaFormatedWithAdress_1"> KRONŠTETER   d.o.o. POŽEGA, Osječka 58 a, Požega</derivirana_varijabla>
  </DomainObject.Predmet.ProtustrankaFormatedWithAdress>
  <DomainObject.Predmet.ProtustrankaFormatedWithAdressOIB>
    <izvorni_sadrzaj> KRONŠTETER   d.o.o. POŽEGA, OIB 59445241129, Osječka 58 a, Požega</izvorni_sadrzaj>
    <derivirana_varijabla naziv="DomainObject.Predmet.ProtustrankaFormatedWithAdressOIB_1"> KRONŠTETER   d.o.o. POŽEGA, OIB 59445241129, Osječka 58 a, Požega</derivirana_varijabla>
  </DomainObject.Predmet.ProtustrankaFormatedWithAdressOIB>
  <DomainObject.Predmet.ProtustrankaWithAdress>
    <izvorni_sadrzaj>KRONŠTETER   d.o.o. POŽEGA Osječka 58 a, Požega</izvorni_sadrzaj>
    <derivirana_varijabla naziv="DomainObject.Predmet.ProtustrankaWithAdress_1">KRONŠTETER   d.o.o. POŽEGA Osječka 58 a, Požega</derivirana_varijabla>
  </DomainObject.Predmet.ProtustrankaWithAdress>
  <DomainObject.Predmet.ProtustrankaWithAdressOIB>
    <izvorni_sadrzaj>KRONŠTETER   d.o.o. POŽEGA, OIB 59445241129, Osječka 58 a, Požega</izvorni_sadrzaj>
    <derivirana_varijabla naziv="DomainObject.Predmet.ProtustrankaWithAdressOIB_1">KRONŠTETER   d.o.o. POŽEGA, OIB 59445241129, Osječka 58 a, Požega</derivirana_varijabla>
  </DomainObject.Predmet.ProtustrankaWithAdressOIB>
  <DomainObject.Predmet.ProtustrankaNazivFormated>
    <izvorni_sadrzaj>KRONŠTETER   d.o.o. POŽEGA</izvorni_sadrzaj>
    <derivirana_varijabla naziv="DomainObject.Predmet.ProtustrankaNazivFormated_1">KRONŠTETER   d.o.o. POŽEGA</derivirana_varijabla>
  </DomainObject.Predmet.ProtustrankaNazivFormated>
  <DomainObject.Predmet.ProtustrankaNazivFormatedOIB>
    <izvorni_sadrzaj>KRONŠTETER   d.o.o. POŽEGA, OIB 59445241129</izvorni_sadrzaj>
    <derivirana_varijabla naziv="DomainObject.Predmet.ProtustrankaNazivFormatedOIB_1">KRONŠTETER   d.o.o. POŽEGA, OIB 59445241129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 Osijek</izvorni_sadrzaj>
    <derivirana_varijabla naziv="DomainObject.Predmet.StrankaFormated_1">  FINA  Regionalni centar  Osijek</derivirana_varijabla>
  </DomainObject.Predmet.StrankaFormated>
  <DomainObject.Predmet.StrankaFormatedOIB>
    <izvorni_sadrzaj>  FINA  Regionalni centar  Osijek, OIB 85821130368</izvorni_sadrzaj>
    <derivirana_varijabla naziv="DomainObject.Predmet.StrankaFormatedOIB_1">  FINA  Regionalni centar  Osijek, OIB 85821130368</derivirana_varijabla>
  </DomainObject.Predmet.StrankaFormatedOIB>
  <DomainObject.Predmet.StrankaFormatedWithAdress>
    <izvorni_sadrzaj> FINA  Regionalni centar  Osijek, Osijek</izvorni_sadrzaj>
    <derivirana_varijabla naziv="DomainObject.Predmet.StrankaFormatedWithAdress_1"> FINA  Regionalni centar  Osijek, Osijek</derivirana_varijabla>
  </DomainObject.Predmet.StrankaFormatedWithAdress>
  <DomainObject.Predmet.StrankaFormatedWithAdressOIB>
    <izvorni_sadrzaj> FINA  Regionalni centar  Osijek, OIB 85821130368, Osijek</izvorni_sadrzaj>
    <derivirana_varijabla naziv="DomainObject.Predmet.StrankaFormatedWithAdressOIB_1"> FINA  Regionalni centar  Osijek, OIB 85821130368, Osijek</derivirana_varijabla>
  </DomainObject.Predmet.StrankaFormatedWithAdressOIB>
  <DomainObject.Predmet.StrankaWithAdress>
    <izvorni_sadrzaj>FINA  Regionalni centar  Osijek Osijek</izvorni_sadrzaj>
    <derivirana_varijabla naziv="DomainObject.Predmet.StrankaWithAdress_1">FINA  Regionalni centar  Osijek Osijek</derivirana_varijabla>
  </DomainObject.Predmet.StrankaWithAdress>
  <DomainObject.Predmet.StrankaWithAdressOIB>
    <izvorni_sadrzaj>FINA  Regionalni centar  Osijek, OIB 85821130368, Osijek</izvorni_sadrzaj>
    <derivirana_varijabla naziv="DomainObject.Predmet.StrankaWithAdressOIB_1">FINA  Regionalni centar  Osijek, OIB 85821130368, Osijek</derivirana_varijabla>
  </DomainObject.Predmet.StrankaWithAdressOIB>
  <DomainObject.Predmet.StrankaNazivFormated>
    <izvorni_sadrzaj>FINA  Regionalni centar  Osijek</izvorni_sadrzaj>
    <derivirana_varijabla naziv="DomainObject.Predmet.StrankaNazivFormated_1">FINA  Regionalni centar  Osijek</derivirana_varijabla>
  </DomainObject.Predmet.StrankaNazivFormated>
  <DomainObject.Predmet.StrankaNazivFormatedOIB>
    <izvorni_sadrzaj>FINA  Regionalni centar  Osijek, OIB 85821130368</izvorni_sadrzaj>
    <derivirana_varijabla naziv="DomainObject.Predmet.StrankaNazivFormatedOIB_1">FINA  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 Regionalni centar  Osijek</item>
    </izvorni_sadrzaj>
    <derivirana_varijabla naziv="DomainObject.Predmet.StrankaListFormated_1">
      <item>FINA  Regionalni centar  Osijek</item>
    </derivirana_varijabla>
  </DomainObject.Predmet.StrankaListFormated>
  <DomainObject.Predmet.StrankaListFormatedOIB>
    <izvorni_sadrzaj>
      <item>FINA  Regionalni centar  Osijek, OIB 85821130368</item>
    </izvorni_sadrzaj>
    <derivirana_varijabla naziv="DomainObject.Predmet.StrankaListFormatedOIB_1">
      <item>FINA  Regionalni centar  Osijek, OIB 85821130368</item>
    </derivirana_varijabla>
  </DomainObject.Predmet.StrankaListFormatedOIB>
  <DomainObject.Predmet.StrankaListFormatedWithAdress>
    <izvorni_sadrzaj>
      <item>FINA  Regionalni centar  Osijek, Osijek</item>
    </izvorni_sadrzaj>
    <derivirana_varijabla naziv="DomainObject.Predmet.StrankaListFormatedWithAdress_1">
      <item>FINA  Regionalni centar  Osijek, Osijek</item>
    </derivirana_varijabla>
  </DomainObject.Predmet.StrankaListFormatedWithAdress>
  <DomainObject.Predmet.StrankaListFormatedWithAdressOIB>
    <izvorni_sadrzaj>
      <item>FINA  Regionalni centar  Osijek, OIB 85821130368, Osijek</item>
    </izvorni_sadrzaj>
    <derivirana_varijabla naziv="DomainObject.Predmet.StrankaListFormatedWithAdressOIB_1">
      <item>FINA  Regionalni centar  Osijek, OIB 85821130368, Osijek</item>
    </derivirana_varijabla>
  </DomainObject.Predmet.StrankaListFormatedWithAdressOIB>
  <DomainObject.Predmet.StrankaListNazivFormated>
    <izvorni_sadrzaj>
      <item>FINA  Regionalni centar  Osijek</item>
    </izvorni_sadrzaj>
    <derivirana_varijabla naziv="DomainObject.Predmet.StrankaListNazivFormated_1">
      <item>FINA  Regionalni centar  Osijek</item>
    </derivirana_varijabla>
  </DomainObject.Predmet.StrankaListNazivFormated>
  <DomainObject.Predmet.StrankaListNazivFormatedOIB>
    <izvorni_sadrzaj>
      <item>FINA  Regionalni centar  Osijek, OIB 85821130368</item>
    </izvorni_sadrzaj>
    <derivirana_varijabla naziv="DomainObject.Predmet.StrankaListNazivFormatedOIB_1">
      <item>FINA  Regionalni centar  Osijek, OIB 85821130368</item>
    </derivirana_varijabla>
  </DomainObject.Predmet.StrankaListNazivFormatedOIB>
  <DomainObject.Predmet.ProtuStrankaListFormated>
    <izvorni_sadrzaj>
      <item>KRONŠTETER   d.o.o. POŽEGA</item>
    </izvorni_sadrzaj>
    <derivirana_varijabla naziv="DomainObject.Predmet.ProtuStrankaListFormated_1">
      <item>KRONŠTETER   d.o.o. POŽEGA</item>
    </derivirana_varijabla>
  </DomainObject.Predmet.ProtuStrankaListFormated>
  <DomainObject.Predmet.ProtuStrankaListFormatedOIB>
    <izvorni_sadrzaj>
      <item>KRONŠTETER   d.o.o. POŽEGA, OIB 59445241129</item>
    </izvorni_sadrzaj>
    <derivirana_varijabla naziv="DomainObject.Predmet.ProtuStrankaListFormatedOIB_1">
      <item>KRONŠTETER   d.o.o. POŽEGA, OIB 59445241129</item>
    </derivirana_varijabla>
  </DomainObject.Predmet.ProtuStrankaListFormatedOIB>
  <DomainObject.Predmet.ProtuStrankaListFormatedWithAdress>
    <izvorni_sadrzaj>
      <item>KRONŠTETER   d.o.o. POŽEGA, Osječka 58 a, Požega</item>
    </izvorni_sadrzaj>
    <derivirana_varijabla naziv="DomainObject.Predmet.ProtuStrankaListFormatedWithAdress_1">
      <item>KRONŠTETER   d.o.o. POŽEGA, Osječka 58 a, Požega</item>
    </derivirana_varijabla>
  </DomainObject.Predmet.ProtuStrankaListFormatedWithAdress>
  <DomainObject.Predmet.ProtuStrankaListFormatedWithAdressOIB>
    <izvorni_sadrzaj>
      <item>KRONŠTETER   d.o.o. POŽEGA, OIB 59445241129, Osječka 58 a, Požega</item>
    </izvorni_sadrzaj>
    <derivirana_varijabla naziv="DomainObject.Predmet.ProtuStrankaListFormatedWithAdressOIB_1">
      <item>KRONŠTETER   d.o.o. POŽEGA, OIB 59445241129, Osječka 58 a, Požega</item>
    </derivirana_varijabla>
  </DomainObject.Predmet.ProtuStrankaListFormatedWithAdressOIB>
  <DomainObject.Predmet.ProtuStrankaListNazivFormated>
    <izvorni_sadrzaj>
      <item>KRONŠTETER   d.o.o. POŽEGA</item>
    </izvorni_sadrzaj>
    <derivirana_varijabla naziv="DomainObject.Predmet.ProtuStrankaListNazivFormated_1">
      <item>KRONŠTETER   d.o.o. POŽEGA</item>
    </derivirana_varijabla>
  </DomainObject.Predmet.ProtuStrankaListNazivFormated>
  <DomainObject.Predmet.ProtuStrankaListNazivFormatedOIB>
    <izvorni_sadrzaj>
      <item>KRONŠTETER   d.o.o. POŽEGA, OIB 59445241129</item>
    </izvorni_sadrzaj>
    <derivirana_varijabla naziv="DomainObject.Predmet.ProtuStrankaListNazivFormatedOIB_1">
      <item>KRONŠTETER   d.o.o. POŽEGA, OIB 59445241129</item>
    </derivirana_varijabla>
  </DomainObject.Predmet.ProtuStrankaListNazivFormatedOIB>
  <DomainObject.Predmet.OstaliList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Formated>
  <DomainObject.Predmet.OstaliList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FormatedOIB>
  <DomainObject.Predmet.OstaliListFormatedWithAdress>
    <izvorni_sadrzaj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_1"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>
  <DomainObject.Predmet.OstaliListFormatedWithAdressOIB>
    <izvorni_sadrzaj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OIB_1"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OIB>
  <DomainObject.Predmet.OstaliListNaziv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Naziv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NazivFormated>
  <DomainObject.Predmet.OstaliListNaziv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Naziv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 Osijek</izvorni_sadrzaj>
    <derivirana_varijabla naziv="DomainObject.Predmet.StrankaIDrugi_1">FINA  Regionalni centar  Osijek</derivirana_varijabla>
  </DomainObject.Predmet.StrankaIDrugi>
  <DomainObject.Predmet.ProtustrankaIDrugi>
    <izvorni_sadrzaj>KRONŠTETER   d.o.o. POŽEGA</izvorni_sadrzaj>
    <derivirana_varijabla naziv="DomainObject.Predmet.ProtustrankaIDrugi_1">KRONŠTETER   d.o.o. POŽEGA</derivirana_varijabla>
  </DomainObject.Predmet.ProtustrankaIDrugi>
  <DomainObject.Predmet.StrankaIDrugiAdressOIB>
    <izvorni_sadrzaj>FINA  Regionalni centar  Osijek, OIB 85821130368, Osijek</izvorni_sadrzaj>
    <derivirana_varijabla naziv="DomainObject.Predmet.StrankaIDrugiAdressOIB_1">FINA  Regionalni centar  Osijek, OIB 85821130368, Osijek</derivirana_varijabla>
  </DomainObject.Predmet.StrankaIDrugiAdressOIB>
  <DomainObject.Predmet.ProtustrankaIDrugiAdressOIB>
    <izvorni_sadrzaj>KRONŠTETER   d.o.o. POŽEGA, OIB 59445241129, Osječka 58 a, Požega</izvorni_sadrzaj>
    <derivirana_varijabla naziv="DomainObject.Predmet.ProtustrankaIDrugiAdressOIB_1">KRONŠTETER   d.o.o. POŽEGA, OIB 59445241129, Osječka 58 a,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SudioniciListNaziv_1"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SudioniciListNaziv>
  <DomainObject.Predmet.SudioniciListAdressOIB>
    <izvorni_sadrzaj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izvorni_sadrzaj>
    <derivirana_varijabla naziv="DomainObject.Predmet.SudioniciListAdressOIB_1"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59445241129</item>
      <item>, OIB 32573131137</item>
      <item>, OIB 01875522309</item>
      <item>, OIB 64546066176</item>
      <item>, OIB null</item>
      <item>, OIB null</item>
      <item>, OIB null</item>
    </izvorni_sadrzaj>
    <derivirana_varijabla naziv="DomainObject.Predmet.SudioniciListNazivOIB_1">
      <item>, OIB 85821130368</item>
      <item>, OIB 59445241129</item>
      <item>, OIB 32573131137</item>
      <item>, OIB 01875522309</item>
      <item>, OIB 64546066176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St-1013/2013-131</izvorni_sadrzaj>
    <derivirana_varijabla naziv="DomainObject.PredzadnjaOdlukaIzPredmeta.Oznaka_1">St-1013/2013-131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545</properties:Words>
  <properties:Characters>2956</properties:Characters>
  <properties:Lines>67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2018-12-17T07:55:00Z</dcterms:created>
  <dc:creator>wsadmin</dc:creator>
  <cp:lastModifiedBy>wsadmin</cp:lastModifiedBy>
  <cp:lastPrinted>2018-12-17T08:01:00Z</cp:lastPrinted>
  <dcterms:modified xmlns:xsi="http://www.w3.org/2001/XMLSchema-instance" xsi:type="dcterms:W3CDTF">2018-12-17T08:06:00Z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za dražbu Kronšteter.docx)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