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d8b2" w14:paraId="13dd8b2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E96370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03" w:name="Month"/>
          <w:attr w:val="20" w:name="Day"/>
          <w:attr w:val="2018" w:name="Year"/>
        </w:smartTagPr>
        <w:r>
          <w:rPr>
            <w:b/>
            <w:bCs/>
            <w:sz w:val="24"/>
            <w:szCs w:val="24"/>
          </w:rPr>
          <w:t>20.03.2018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6" w:name="Month"/>
          <w:attr w:val="21" w:name="Day"/>
          <w:attr w:val="2018" w:name="Year"/>
        </w:smartTagPr>
        <w:r>
          <w:rPr>
            <w:b/>
            <w:bCs/>
            <w:sz w:val="24"/>
            <w:szCs w:val="24"/>
          </w:rPr>
          <w:t>21.06</w:t>
        </w:r>
        <w:r w:rsidR="00E51977">
          <w:rPr>
            <w:b/>
            <w:bCs/>
            <w:sz w:val="24"/>
            <w:szCs w:val="24"/>
          </w:rPr>
          <w:t>.201</w:t>
        </w:r>
        <w:r w:rsidR="00345E97">
          <w:rPr>
            <w:b/>
            <w:bCs/>
            <w:sz w:val="24"/>
            <w:szCs w:val="24"/>
          </w:rPr>
          <w:t>8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</w:t>
      </w:r>
      <w:r w:rsidR="004D2339">
        <w:rPr>
          <w:rFonts w:cs="Tahoma"/>
          <w:bCs/>
          <w:sz w:val="24"/>
          <w:szCs w:val="24"/>
        </w:rPr>
        <w:t xml:space="preserve"> i</w:t>
      </w:r>
      <w:r>
        <w:rPr>
          <w:rFonts w:cs="Tahoma"/>
          <w:bCs/>
          <w:sz w:val="24"/>
          <w:szCs w:val="24"/>
        </w:rPr>
        <w:t xml:space="preserve">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6" w:name="Month"/>
          <w:attr w:val="22" w:name="Day"/>
          <w:attr w:val="2018" w:name="Year"/>
        </w:smartTagPr>
        <w:r w:rsidR="004D2339">
          <w:rPr>
            <w:rFonts w:cs="Tahoma"/>
            <w:bCs/>
            <w:sz w:val="24"/>
            <w:szCs w:val="24"/>
          </w:rPr>
          <w:t>22</w:t>
        </w:r>
        <w:r w:rsidR="00E96370">
          <w:rPr>
            <w:rFonts w:cs="Tahoma"/>
            <w:bCs/>
            <w:sz w:val="24"/>
            <w:szCs w:val="24"/>
          </w:rPr>
          <w:t>.0</w:t>
        </w:r>
        <w:r w:rsidR="004D2339">
          <w:rPr>
            <w:rFonts w:cs="Tahoma"/>
            <w:bCs/>
            <w:sz w:val="24"/>
            <w:szCs w:val="24"/>
          </w:rPr>
          <w:t>6</w:t>
        </w:r>
        <w:r w:rsidR="00E96370">
          <w:rPr>
            <w:rFonts w:cs="Tahoma"/>
            <w:bCs/>
            <w:sz w:val="24"/>
            <w:szCs w:val="24"/>
          </w:rPr>
          <w:t>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23" w:name="Day"/>
          <w:attr w:val="2018" w:name="Year"/>
        </w:smartTagPr>
        <w:r w:rsidR="00E96370">
          <w:rPr>
            <w:rFonts w:cs="Tahoma"/>
            <w:bCs/>
            <w:sz w:val="24"/>
            <w:szCs w:val="24"/>
          </w:rPr>
          <w:t>2</w:t>
        </w:r>
        <w:r w:rsidR="004D2339">
          <w:rPr>
            <w:rFonts w:cs="Tahoma"/>
            <w:bCs/>
            <w:sz w:val="24"/>
            <w:szCs w:val="24"/>
          </w:rPr>
          <w:t>3</w:t>
        </w:r>
        <w:r w:rsidR="00E96370">
          <w:rPr>
            <w:rFonts w:cs="Tahoma"/>
            <w:bCs/>
            <w:sz w:val="24"/>
            <w:szCs w:val="24"/>
          </w:rPr>
          <w:t>.0</w:t>
        </w:r>
        <w:r w:rsidR="004D2339">
          <w:rPr>
            <w:rFonts w:cs="Tahoma"/>
            <w:bCs/>
            <w:sz w:val="24"/>
            <w:szCs w:val="24"/>
          </w:rPr>
          <w:t>9</w:t>
        </w:r>
        <w:r w:rsidR="00345E97">
          <w:rPr>
            <w:rFonts w:cs="Tahoma"/>
            <w:bCs/>
            <w:sz w:val="24"/>
            <w:szCs w:val="24"/>
          </w:rPr>
          <w:t>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r w:rsidR="004D2339">
        <w:t>25. rujna</w:t>
      </w:r>
      <w:r w:rsidR="00E96370">
        <w:t xml:space="preserve"> </w:t>
      </w:r>
      <w:r w:rsidR="00345E97">
        <w:t xml:space="preserve"> 2018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         </w:t>
      </w:r>
      <w:r w:rsidR="00E96370">
        <w:rPr>
          <w:rFonts w:cs="Times New Roman"/>
        </w:rPr>
        <w:t xml:space="preserve">        </w:t>
      </w:r>
      <w:r w:rsidR="00B41202">
        <w:rPr>
          <w:rFonts w:cs="Times New Roman"/>
        </w:rPr>
        <w:t xml:space="preserve"> </w:t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528" w:rsidR="008D3528">
      <w:r>
        <w:separator/>
      </w:r>
    </w:p>
  </w:endnote>
  <w:endnote w:id="0" w:type="continuationSeparator">
    <w:p w:rsidRDefault="008D3528" w:rsidR="008D3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339" w:rsidP="00E51977" w:rsidR="004D233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339" w:rsidP="00E51977" w:rsidR="004D233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339" w:rsidP="00E51977" w:rsidR="004D233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3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339" w:rsidP="00E51977" w:rsidR="004D233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528" w:rsidR="008D3528">
      <w:r>
        <w:separator/>
      </w:r>
    </w:p>
  </w:footnote>
  <w:footnote w:id="0" w:type="continuationSeparator">
    <w:p w:rsidRDefault="008D3528" w:rsidR="008D352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025E1D"/>
    <w:rsid w:val="001724D0"/>
    <w:rsid w:val="00200DA9"/>
    <w:rsid w:val="00272552"/>
    <w:rsid w:val="00345E97"/>
    <w:rsid w:val="004D2339"/>
    <w:rsid w:val="00795BFA"/>
    <w:rsid w:val="007C2660"/>
    <w:rsid w:val="00873D4A"/>
    <w:rsid w:val="008D3528"/>
    <w:rsid w:val="00942CBD"/>
    <w:rsid w:val="00A121A2"/>
    <w:rsid w:val="00B24A63"/>
    <w:rsid w:val="00B41202"/>
    <w:rsid w:val="00B7277D"/>
    <w:rsid w:val="00CD4C69"/>
    <w:rsid w:val="00D42DEF"/>
    <w:rsid w:val="00E211A2"/>
    <w:rsid w:val="00E51977"/>
    <w:rsid w:val="00E96370"/>
    <w:rsid w:val="00EE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EE0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3CB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3CB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3CB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3CB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EE0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3CB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3CB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3C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3C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181</properties:Words>
  <properties:Characters>1103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2018-09-26T11:07:00Z</dcterms:created>
  <dc:creator>nada</dc:creator>
  <cp:lastModifiedBy>Monika Grbac</cp:lastModifiedBy>
  <cp:lastPrinted>2017-12-20T11:24:00Z</cp:lastPrinted>
  <dcterms:modified xmlns:xsi="http://www.w3.org/2001/XMLSchema-instance" xsi:type="dcterms:W3CDTF">2018-09-26T11:08:00Z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St-1044/2012-147 / Podnesak - Izvješće stečajnog upravitelja (izvješće od 25.9.18..docx)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