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394e2" w14:paraId="a5394e2" w:rsidRDefault="003D1E49" w:rsidP="003D1E49" w:rsidR="003D1E49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6 St-843/15-4</w:t>
      </w:r>
    </w:p>
    <w:p w:rsidRDefault="003D1E49" w:rsidP="003D1E49" w:rsidR="003D1E49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D1E49" w:rsidP="003D1E49" w:rsidR="003D1E49">
      <w:r>
        <w:t xml:space="preserve">         REPUBLIKA HRVATSKA</w:t>
      </w:r>
    </w:p>
    <w:p w:rsidRDefault="003D1E49" w:rsidP="003D1E49" w:rsidR="003D1E49">
      <w:r>
        <w:t xml:space="preserve"> TRGOVAČKI SUD U VARAŽDINU</w:t>
      </w:r>
    </w:p>
    <w:p w:rsidRDefault="003D1E49" w:rsidP="003D1E49" w:rsidR="003D1E49">
      <w:pPr>
        <w:ind w:firstLine="720"/>
      </w:pPr>
      <w:r>
        <w:t xml:space="preserve">         B. Radić 2</w:t>
      </w:r>
    </w:p>
    <w:p w:rsidRDefault="003D1E49" w:rsidP="003D1E49" w:rsidR="003D1E49">
      <w:pPr>
        <w:jc w:val="center"/>
        <w:rPr>
          <w:lang w:val="hr-HR"/>
        </w:rPr>
      </w:pPr>
    </w:p>
    <w:p w:rsidRDefault="003D1E49" w:rsidP="003D1E49" w:rsidR="003D1E49">
      <w:pPr>
        <w:jc w:val="center"/>
        <w:rPr>
          <w:lang w:val="hr-HR"/>
        </w:rPr>
      </w:pPr>
    </w:p>
    <w:p w:rsidRDefault="003D1E49" w:rsidP="003D1E49" w:rsidR="003D1E49">
      <w:pPr>
        <w:jc w:val="both"/>
      </w:pPr>
      <w:r>
        <w:rPr>
          <w:lang w:val="hr-HR"/>
        </w:rPr>
        <w:tab/>
      </w:r>
      <w:r>
        <w:t>Trgovački sud u Varaždinu, po sucu toga suda, Hugu Wedemeyeru, kao stečajnom sucu u predmetu u povodu zahtjeva Financijske agencije, Regionalni centar Zagreb, Podružnica Varaždin, Augusta Cesarca 2, Varaždin, za pokretanje skraćenog stečajnog postupka protiv dužnika ANĐEL RINGS d.o.o., OIB: 28762035774 sa sjedištem u Maršala Tita 19 A, 40000 Šenkovec, dana 26. siječnja 2016. godine, temeljem čl. 430. Stečajnog zakona ("Narodne novine" 71/15, u daljnjem tekstu SZ) objavljuje slijedeći</w:t>
      </w:r>
    </w:p>
    <w:p w:rsidRDefault="003D1E49" w:rsidP="003D1E49" w:rsidR="003D1E49">
      <w:pPr>
        <w:jc w:val="both"/>
      </w:pPr>
    </w:p>
    <w:p w:rsidRDefault="003D1E49" w:rsidP="003D1E49" w:rsidR="003D1E49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3D1E49" w:rsidP="003D1E49" w:rsidR="003D1E49">
      <w:pPr>
        <w:jc w:val="both"/>
        <w:rPr>
          <w:lang w:val="hr-HR"/>
        </w:rPr>
      </w:pPr>
    </w:p>
    <w:p w:rsidRDefault="003D1E49" w:rsidP="003D1E49" w:rsidR="003D1E49">
      <w:pPr>
        <w:jc w:val="both"/>
      </w:pPr>
      <w:r>
        <w:rPr>
          <w:lang w:val="hr-HR"/>
        </w:rPr>
        <w:tab/>
        <w:t xml:space="preserve">I/ Utvrđuje se da ukupni iznos evidentiranog duga </w:t>
      </w:r>
      <w:r>
        <w:t>dužnika ANĐEL RINGS d.o.o., OIB: 28762035774 sa sjedištem u Maršala Tita 19 A, 40000 Šenkovec, iznosi 19.246,06 kn.</w:t>
      </w:r>
    </w:p>
    <w:p w:rsidRDefault="003D1E49" w:rsidP="003D1E49" w:rsidR="003D1E49">
      <w:pPr>
        <w:jc w:val="both"/>
      </w:pPr>
    </w:p>
    <w:p w:rsidRDefault="003D1E49" w:rsidP="003D1E49" w:rsidR="003D1E49">
      <w:pPr>
        <w:jc w:val="both"/>
      </w:pPr>
      <w:r>
        <w:tab/>
        <w:t>II/ Poziva se direktor dužnika Lidija Canaj, OIB: 21375814523, 42240 Knapić, Knapić 22 da u roku od petnaest dana od dana objave ovog oglasa na e-oglasnoj ploči suda, podnese ovome sudu, pozivom na gornji broj spisa, javnobilježnički ovjerovljeni prokazni popis imovine i obveza dužnika na propisanom obrascu.</w:t>
      </w:r>
    </w:p>
    <w:p w:rsidRDefault="003D1E49" w:rsidP="003D1E49" w:rsidR="003D1E49">
      <w:pPr>
        <w:jc w:val="both"/>
      </w:pPr>
    </w:p>
    <w:p w:rsidRDefault="003D1E49" w:rsidP="003D1E49" w:rsidR="003D1E49">
      <w:pPr>
        <w:jc w:val="both"/>
      </w:pPr>
      <w: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3D1E49" w:rsidP="003D1E49" w:rsidR="003D1E49">
      <w:pPr>
        <w:jc w:val="both"/>
      </w:pPr>
    </w:p>
    <w:p w:rsidRDefault="003D1E49" w:rsidP="003D1E49" w:rsidR="003D1E49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3D1E49" w:rsidP="003D1E49" w:rsidR="003D1E49">
      <w:pPr>
        <w:ind w:firstLine="720"/>
        <w:jc w:val="both"/>
      </w:pPr>
    </w:p>
    <w:p w:rsidRDefault="003D1E49" w:rsidP="003D1E49" w:rsidR="003D1E49">
      <w:pPr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3D1E49" w:rsidP="003D1E49" w:rsidR="003D1E49">
      <w:pPr>
        <w:outlineLvl w:val="0"/>
        <w:rPr>
          <w:lang w:val="hr-HR"/>
        </w:rPr>
      </w:pPr>
    </w:p>
    <w:p w:rsidRDefault="003D1E49" w:rsidP="003D1E49" w:rsidR="003D1E49">
      <w:pPr>
        <w:jc w:val="center"/>
        <w:outlineLvl w:val="0"/>
        <w:rPr>
          <w:lang w:val="hr-HR"/>
        </w:rPr>
      </w:pPr>
    </w:p>
    <w:p w:rsidRDefault="003D1E49" w:rsidP="003D1E49" w:rsidR="003D1E49">
      <w:pPr>
        <w:jc w:val="center"/>
        <w:outlineLvl w:val="0"/>
        <w:rPr>
          <w:lang w:val="hr-HR"/>
        </w:rPr>
      </w:pPr>
    </w:p>
    <w:p w:rsidRDefault="003D1E49" w:rsidP="003D1E49" w:rsidR="003D1E49">
      <w:pPr>
        <w:jc w:val="center"/>
        <w:outlineLvl w:val="0"/>
        <w:rPr>
          <w:lang w:val="hr-HR"/>
        </w:rPr>
      </w:pPr>
    </w:p>
    <w:p w:rsidRDefault="003D1E49" w:rsidP="003D1E49" w:rsidR="003D1E49">
      <w:pPr>
        <w:jc w:val="center"/>
        <w:outlineLvl w:val="0"/>
        <w:rPr>
          <w:lang w:val="hr-HR"/>
        </w:rPr>
      </w:pPr>
    </w:p>
    <w:p w:rsidRDefault="003D1E49" w:rsidP="003D1E49" w:rsidR="003D1E49">
      <w:pPr>
        <w:jc w:val="center"/>
        <w:outlineLvl w:val="0"/>
        <w:rPr>
          <w:lang w:val="hr-HR"/>
        </w:rPr>
      </w:pPr>
      <w:r>
        <w:rPr>
          <w:lang w:val="hr-HR"/>
        </w:rPr>
        <w:lastRenderedPageBreak/>
        <w:t>Obrazloženje</w:t>
      </w:r>
    </w:p>
    <w:p w:rsidRDefault="003D1E49" w:rsidP="003D1E49" w:rsidR="003D1E49">
      <w:pPr>
        <w:outlineLvl w:val="0"/>
        <w:rPr>
          <w:lang w:val="hr-HR"/>
        </w:rPr>
      </w:pPr>
    </w:p>
    <w:p w:rsidRDefault="003D1E49" w:rsidP="003D1E49" w:rsidR="003D1E49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Dana 18. studenog 2015. godine, predlagatelj Financijska agencija, </w:t>
      </w:r>
      <w:r>
        <w:t>Regionalni centar Zagreb</w:t>
      </w:r>
      <w:r>
        <w:rPr>
          <w:lang w:val="hr-HR"/>
        </w:rPr>
        <w:t xml:space="preserve"> Podružnica Varaždin, podnio je prijedlog za otvaranje stečajnog postupka nad dužnikom </w:t>
      </w:r>
      <w:r>
        <w:t>ANĐEL RINGS d.o.o., OIB: 28762035774 sa sjedištem u Maršala Tita 19 A, 40000 Šenkovec, navodeći da dužnik na dan 1. rujna 2015. u Očevidniku redoslijeda osnova za plaćanje ima evidentirane neizvršene osnove za plaćanje u ukupnom iznosu od 19.246,06 kn te da dužnik nema zaposlenih.</w:t>
      </w:r>
    </w:p>
    <w:p w:rsidRDefault="003D1E49" w:rsidP="003D1E49" w:rsidR="003D1E49">
      <w:pPr>
        <w:jc w:val="both"/>
        <w:outlineLvl w:val="0"/>
        <w:rPr>
          <w:lang w:val="hr-HR"/>
        </w:rPr>
      </w:pPr>
    </w:p>
    <w:p w:rsidRDefault="003D1E49" w:rsidP="003D1E49" w:rsidR="003D1E49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3D1E49" w:rsidP="003D1E49" w:rsidR="003D1E49">
      <w:pPr>
        <w:jc w:val="both"/>
        <w:outlineLvl w:val="0"/>
        <w:rPr>
          <w:lang w:val="hr-HR"/>
        </w:rPr>
      </w:pPr>
    </w:p>
    <w:p w:rsidRDefault="003D1E49" w:rsidP="003D1E49" w:rsidR="003D1E49">
      <w:pPr>
        <w:jc w:val="center"/>
        <w:outlineLvl w:val="0"/>
        <w:rPr>
          <w:lang w:val="hr-HR"/>
        </w:rPr>
      </w:pPr>
    </w:p>
    <w:p w:rsidRDefault="003D1E49" w:rsidP="003D1E49" w:rsidR="003D1E49">
      <w:pPr>
        <w:jc w:val="center"/>
        <w:outlineLvl w:val="0"/>
        <w:rPr>
          <w:lang w:val="hr-HR"/>
        </w:rPr>
      </w:pPr>
      <w:r>
        <w:rPr>
          <w:lang w:val="hr-HR"/>
        </w:rPr>
        <w:t>U Varaždinu, 26. siječnja 2016. godine.</w:t>
      </w:r>
    </w:p>
    <w:p w:rsidRDefault="003D1E49" w:rsidP="003D1E49" w:rsidR="003D1E49">
      <w:pPr>
        <w:jc w:val="center"/>
        <w:outlineLvl w:val="0"/>
        <w:rPr>
          <w:lang w:val="hr-HR"/>
        </w:rPr>
      </w:pPr>
    </w:p>
    <w:p w:rsidRDefault="003D1E49" w:rsidP="003D1E49" w:rsidR="003D1E49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3D1E49" w:rsidP="003D1E49" w:rsidR="003D1E49">
      <w:pPr>
        <w:jc w:val="center"/>
        <w:outlineLvl w:val="0"/>
        <w:rPr>
          <w:lang w:val="hr-HR"/>
        </w:rPr>
      </w:pPr>
    </w:p>
    <w:p w:rsidRDefault="003D1E49" w:rsidP="003D1E49" w:rsidR="003D1E49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Sudac</w:t>
      </w:r>
    </w:p>
    <w:p w:rsidRDefault="003D1E49" w:rsidP="003D1E49" w:rsidR="003D1E49">
      <w:pPr>
        <w:ind w:firstLine="720" w:left="3600"/>
        <w:jc w:val="center"/>
        <w:outlineLvl w:val="0"/>
        <w:rPr>
          <w:lang w:val="hr-HR"/>
        </w:rPr>
      </w:pPr>
    </w:p>
    <w:p w:rsidRDefault="003D1E49" w:rsidP="003D1E49" w:rsidR="003D1E49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 Hugo Wedemeyer</w:t>
      </w:r>
    </w:p>
    <w:p w:rsidRDefault="003D1E49" w:rsidP="003D1E49" w:rsidR="003D1E49">
      <w:pPr>
        <w:ind w:firstLine="720" w:left="3600"/>
        <w:jc w:val="center"/>
        <w:outlineLvl w:val="0"/>
        <w:rPr>
          <w:lang w:val="hr-HR"/>
        </w:rPr>
      </w:pPr>
    </w:p>
    <w:p w:rsidRDefault="003D1E49" w:rsidP="003D1E49" w:rsidR="003D1E49">
      <w:pPr>
        <w:outlineLvl w:val="0"/>
        <w:rPr>
          <w:lang w:val="hr-HR"/>
        </w:rPr>
      </w:pPr>
    </w:p>
    <w:p w:rsidRDefault="003D1E49" w:rsidP="003D1E49" w:rsidR="003D1E49">
      <w:pPr>
        <w:outlineLvl w:val="0"/>
        <w:rPr>
          <w:lang w:val="hr-HR"/>
        </w:rPr>
      </w:pPr>
    </w:p>
    <w:p w:rsidRDefault="003D1E49" w:rsidP="003D1E49" w:rsidR="003D1E49">
      <w:pPr>
        <w:outlineLvl w:val="0"/>
        <w:rPr>
          <w:lang w:val="hr-HR"/>
        </w:rPr>
      </w:pPr>
    </w:p>
    <w:p w:rsidRDefault="003D1E49" w:rsidP="003D1E49" w:rsidR="003D1E49">
      <w:pPr>
        <w:outlineLvl w:val="0"/>
        <w:rPr>
          <w:lang w:val="hr-HR"/>
        </w:rPr>
      </w:pPr>
    </w:p>
    <w:p w:rsidRDefault="003D1E49" w:rsidP="003D1E49" w:rsidR="003D1E49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3D1E49" w:rsidP="003D1E49" w:rsidR="003D1E49"/>
    <w:p w:rsidRDefault="003D1E49" w:rsidP="003D1E49" w:rsidR="003D1E49">
      <w:r>
        <w:t>- e-Oglasna ploča suda</w:t>
      </w:r>
    </w:p>
    <w:p w:rsidRDefault="003C31BA" w:rsidR="003C31BA"/>
    <w:sectPr w:rsidR="003C31B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7605D"/>
    <w:rsid w:val="003C31BA"/>
    <w:rsid w:val="003D1E49"/>
    <w:rsid w:val="006A0DF2"/>
    <w:rsid w:val="00A76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D1E4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D1E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D1E49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6A0DF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A0D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0D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0D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0D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D1E4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D1E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D1E49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6A0DF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A0D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0D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0D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0D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7001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843</izvorni_sadrzaj>
    <derivirana_varijabla naziv="DomainObject.Predmet.Broj_1">843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St-843/2015</izvorni_sadrzaj>
    <derivirana_varijabla naziv="DomainObject.Predmet.OznakaBroj_1">St-843/2015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ANĐEL RINGS društvo s ograničenom odgovornošću za trgovinu i usluge</izvorni_sadrzaj>
    <derivirana_varijabla naziv="DomainObject.Predmet.ProtustrankaFormated_1">  ANĐEL RINGS društvo s ograničenom odgovornošću za trgovinu i usluge</derivirana_varijabla>
  </DomainObject.Predmet.ProtustrankaFormated>
  <DomainObject.Predmet.ProtustrankaFormatedOIB>
    <izvorni_sadrzaj>  ANĐEL RINGS društvo s ograničenom odgovornošću za trgovinu i usluge, OIB 28762035774</izvorni_sadrzaj>
    <derivirana_varijabla naziv="DomainObject.Predmet.ProtustrankaFormatedOIB_1">  ANĐEL RINGS društvo s ograničenom odgovornošću za trgovinu i usluge, OIB 28762035774</derivirana_varijabla>
  </DomainObject.Predmet.ProtustrankaFormatedOIB>
  <DomainObject.Predmet.ProtustrankaFormatedWithAdress>
    <izvorni_sadrzaj> ANĐEL RINGS društvo s ograničenom odgovornošću za trgovinu i usluge, Maršala Tita 19/A, 40000 Šenkovec</izvorni_sadrzaj>
    <derivirana_varijabla naziv="DomainObject.Predmet.ProtustrankaFormatedWithAdress_1"> ANĐEL RINGS društvo s ograničenom odgovornošću za trgovinu i usluge, Maršala Tita 19/A, 40000 Šenkovec</derivirana_varijabla>
  </DomainObject.Predmet.ProtustrankaFormatedWithAdress>
  <DomainObject.Predmet.ProtustrankaFormatedWithAdressOIB>
    <izvorni_sadrzaj> ANĐEL RINGS društvo s ograničenom odgovornošću za trgovinu i usluge, OIB 28762035774, Maršala Tita 19/A, 40000 Šenkovec</izvorni_sadrzaj>
    <derivirana_varijabla naziv="DomainObject.Predmet.ProtustrankaFormatedWithAdressOIB_1"> ANĐEL RINGS društvo s ograničenom odgovornošću za trgovinu i usluge, OIB 28762035774, Maršala Tita 19/A, 40000 Šenkovec</derivirana_varijabla>
  </DomainObject.Predmet.ProtustrankaFormatedWithAdressOIB>
  <DomainObject.Predmet.ProtustrankaWithAdress>
    <izvorni_sadrzaj>ANĐEL RINGS društvo s ograničenom odgovornošću za trgovinu i usluge Maršala Tita 19/A, 40000 Šenkovec</izvorni_sadrzaj>
    <derivirana_varijabla naziv="DomainObject.Predmet.ProtustrankaWithAdress_1">ANĐEL RINGS društvo s ograničenom odgovornošću za trgovinu i usluge Maršala Tita 19/A, 40000 Šenkovec</derivirana_varijabla>
  </DomainObject.Predmet.ProtustrankaWithAdress>
  <DomainObject.Predmet.ProtustrankaWithAdressOIB>
    <izvorni_sadrzaj>ANĐEL RINGS društvo s ograničenom odgovornošću za trgovinu i usluge, OIB 28762035774, Maršala Tita 19/A, 40000 Šenkovec</izvorni_sadrzaj>
    <derivirana_varijabla naziv="DomainObject.Predmet.ProtustrankaWithAdressOIB_1">ANĐEL RINGS društvo s ograničenom odgovornošću za trgovinu i usluge, OIB 28762035774, Maršala Tita 19/A, 40000 Šenkovec</derivirana_varijabla>
  </DomainObject.Predmet.ProtustrankaWithAdressOIB>
  <DomainObject.Predmet.ProtustrankaNazivFormated>
    <izvorni_sadrzaj>ANĐEL RINGS društvo s ograničenom odgovornošću za trgovinu i usluge</izvorni_sadrzaj>
    <derivirana_varijabla naziv="DomainObject.Predmet.ProtustrankaNazivFormated_1">ANĐEL RINGS društvo s ograničenom odgovornošću za trgovinu i usluge</derivirana_varijabla>
  </DomainObject.Predmet.ProtustrankaNazivFormated>
  <DomainObject.Predmet.ProtustrankaNazivFormatedOIB>
    <izvorni_sadrzaj>ANĐEL RINGS društvo s ograničenom odgovornošću za trgovinu i usluge, OIB 28762035774</izvorni_sadrzaj>
    <derivirana_varijabla naziv="DomainObject.Predmet.ProtustrankaNazivFormatedOIB_1">ANĐEL RINGS društvo s ograničenom odgovornošću za trgovinu i usluge, OIB 28762035774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19246.06</izvorni_sadrzaj>
    <derivirana_varijabla naziv="DomainObject.Predmet.TrenutnaVrijednost_1">19246.06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ANĐEL RINGS društvo s ograničenom odgovornošću za trgovinu i usluge</item>
    </izvorni_sadrzaj>
    <derivirana_varijabla naziv="DomainObject.Predmet.ProtuStrankaListFormated_1">
      <item>ANĐEL RINGS društvo s ograničenom odgovornošću za trgovinu i usluge</item>
    </derivirana_varijabla>
  </DomainObject.Predmet.ProtuStrankaListFormated>
  <DomainObject.Predmet.ProtuStrankaListFormatedOIB>
    <izvorni_sadrzaj>
      <item>ANĐEL RINGS društvo s ograničenom odgovornošću za trgovinu i usluge, OIB 28762035774</item>
    </izvorni_sadrzaj>
    <derivirana_varijabla naziv="DomainObject.Predmet.ProtuStrankaListFormatedOIB_1">
      <item>ANĐEL RINGS društvo s ograničenom odgovornošću za trgovinu i usluge, OIB 28762035774</item>
    </derivirana_varijabla>
  </DomainObject.Predmet.ProtuStrankaListFormatedOIB>
  <DomainObject.Predmet.ProtuStrankaListFormatedWithAdress>
    <izvorni_sadrzaj>
      <item>ANĐEL RINGS društvo s ograničenom odgovornošću za trgovinu i usluge, Maršala Tita 19/A, 40000 Šenkovec</item>
    </izvorni_sadrzaj>
    <derivirana_varijabla naziv="DomainObject.Predmet.ProtuStrankaListFormatedWithAdress_1">
      <item>ANĐEL RINGS društvo s ograničenom odgovornošću za trgovinu i usluge, Maršala Tita 19/A, 40000 Šenkovec</item>
    </derivirana_varijabla>
  </DomainObject.Predmet.ProtuStrankaListFormatedWithAdress>
  <DomainObject.Predmet.ProtuStrankaListFormatedWithAdressOIB>
    <izvorni_sadrzaj>
      <item>ANĐEL RINGS društvo s ograničenom odgovornošću za trgovinu i usluge, OIB 28762035774, Maršala Tita 19/A, 40000 Šenkovec</item>
    </izvorni_sadrzaj>
    <derivirana_varijabla naziv="DomainObject.Predmet.ProtuStrankaListFormatedWithAdressOIB_1">
      <item>ANĐEL RINGS društvo s ograničenom odgovornošću za trgovinu i usluge, OIB 28762035774, Maršala Tita 19/A, 40000 Šenkovec</item>
    </derivirana_varijabla>
  </DomainObject.Predmet.ProtuStrankaListFormatedWithAdressOIB>
  <DomainObject.Predmet.ProtuStrankaListNazivFormated>
    <izvorni_sadrzaj>
      <item>ANĐEL RINGS društvo s ograničenom odgovornošću za trgovinu i usluge</item>
    </izvorni_sadrzaj>
    <derivirana_varijabla naziv="DomainObject.Predmet.ProtuStrankaListNazivFormated_1">
      <item>ANĐEL RINGS društvo s ograničenom odgovornošću za trgovinu i usluge</item>
    </derivirana_varijabla>
  </DomainObject.Predmet.ProtuStrankaListNazivFormated>
  <DomainObject.Predmet.ProtuStrankaListNazivFormatedOIB>
    <izvorni_sadrzaj>
      <item>ANĐEL RINGS društvo s ograničenom odgovornošću za trgovinu i usluge, OIB 28762035774</item>
    </izvorni_sadrzaj>
    <derivirana_varijabla naziv="DomainObject.Predmet.ProtuStrankaListNazivFormatedOIB_1">
      <item>ANĐEL RINGS društvo s ograničenom odgovornošću za trgovinu i usluge, OIB 28762035774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ANĐEL RINGS društvo s ograničenom odgovornošću za trgovinu i usluge</izvorni_sadrzaj>
    <derivirana_varijabla naziv="DomainObject.Predmet.ProtustrankaIDrugi_1">ANĐEL RINGS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ANĐEL RINGS društvo s ograničenom odgovornošću za trgovinu i usluge, OIB 28762035774, Maršala Tita 19/A, 40000 Šenkovec</izvorni_sadrzaj>
    <derivirana_varijabla naziv="DomainObject.Predmet.ProtustrankaIDrugiAdressOIB_1">ANĐEL RINGS društvo s ograničenom odgovornošću za trgovinu i usluge, OIB 28762035774, Maršala Tita 19/A, 40000 Šenkovec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ANĐEL RINGS društvo s ograničenom odgovornošću za trgovinu i usluge</item>
      <item>E-oglasna ploča</item>
      <item>Sudski registar, Trgovački sud u Varaždinu</item>
    </izvorni_sadrzaj>
    <derivirana_varijabla naziv="DomainObject.Predmet.SudioniciListNaziv_1">
      <item>Financijska agencija</item>
      <item>ANĐEL RINGS društvo s ograničenom odgovornošću za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ANĐEL RINGS društvo s ograničenom odgovornošću za trgovinu i usluge, OIB 28762035774, Maršala Tita 19/A,40000 Šenkovec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ANĐEL RINGS društvo s ograničenom odgovornošću za trgovinu i usluge, OIB 28762035774, Maršala Tita 19/A,40000 Šenkovec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28762035774</item>
      <item>, OIB null</item>
      <item>, OIB null</item>
    </izvorni_sadrzaj>
    <derivirana_varijabla naziv="DomainObject.Predmet.SudioniciListNazivOIB_1">
      <item>, OIB 85821130368</item>
      <item>, OIB 28762035774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473</properties:Words>
  <properties:Characters>2514</properties:Characters>
  <properties:Lines>73</properties:Lines>
  <properties:Paragraphs>19</properties:Paragraphs>
  <properties:TotalTime>4</properties:TotalTime>
  <properties:ScaleCrop>false</properties:ScaleCrop>
  <properties:LinksUpToDate>false</properties:LinksUpToDate>
  <properties:CharactersWithSpaces>3023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2016-01-26T11:49:00Z</dcterms:created>
  <dc:creator>Tea Meister</dc:creator>
  <dc:description/>
  <cp:keywords/>
  <cp:lastModifiedBy>Tea Meister</cp:lastModifiedBy>
  <dcterms:modified xmlns:xsi="http://www.w3.org/2001/XMLSchema-instance" xsi:type="dcterms:W3CDTF">2016-01-27T11:00:00Z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