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e809" w14:paraId="007e809" w:rsidRDefault="000B7445" w:rsidP="000B7445" w:rsidR="000B7445">
      <w:pPr>
        <w:jc w:val="right"/>
        <w15:collapsed w:val="false"/>
      </w:pPr>
      <w:bookmarkStart w:name="_GoBack" w:id="0"/>
      <w:bookmarkEnd w:id="0"/>
      <w:r>
        <w:t>9 St-1036/2015</w:t>
      </w:r>
    </w:p>
    <w:p w:rsidRDefault="000B7445" w:rsidP="000B7445" w:rsidR="000B7445"/>
    <w:p w:rsidRDefault="000B7445" w:rsidP="000B7445" w:rsidR="000B7445"/>
    <w:p w:rsidRDefault="000B7445" w:rsidP="000B7445" w:rsidR="000B7445">
      <w:r>
        <w:t>REPUBLIKA HRVATSKA</w:t>
      </w:r>
    </w:p>
    <w:p w:rsidRDefault="000B7445" w:rsidP="000B7445" w:rsidR="000B7445">
      <w:r>
        <w:t>TRGOVAČKI SUD U ZADRU</w:t>
      </w:r>
    </w:p>
    <w:p w:rsidRDefault="000B7445" w:rsidP="000B7445" w:rsidR="000B7445">
      <w:r>
        <w:t>STALNA SLUŽBA U ŠIBENIKU</w:t>
      </w:r>
    </w:p>
    <w:p w:rsidRDefault="000B7445" w:rsidP="000B7445" w:rsidR="000B7445"/>
    <w:p w:rsidRDefault="000B7445" w:rsidP="000B7445" w:rsidR="000B7445"/>
    <w:p w:rsidRDefault="000B7445" w:rsidP="000B7445" w:rsidR="000B7445"/>
    <w:p w:rsidRDefault="000B7445" w:rsidP="000B7445" w:rsidR="000B7445">
      <w:pPr>
        <w:jc w:val="center"/>
      </w:pPr>
      <w:r>
        <w:t>R E P U B L I K A</w:t>
      </w:r>
      <w:r w:rsidR="009576EE">
        <w:t xml:space="preserve"> </w:t>
      </w:r>
      <w:r>
        <w:t xml:space="preserve">  H R V A T S K A</w:t>
      </w:r>
    </w:p>
    <w:p w:rsidRDefault="000B7445" w:rsidP="000B7445" w:rsidR="000B7445">
      <w:pPr>
        <w:jc w:val="center"/>
      </w:pPr>
    </w:p>
    <w:p w:rsidRDefault="000B7445" w:rsidP="000B7445" w:rsidR="000B7445">
      <w:pPr>
        <w:jc w:val="center"/>
      </w:pPr>
      <w:r>
        <w:t>R J E Š E N J E</w:t>
      </w:r>
    </w:p>
    <w:p w:rsidRDefault="000B7445" w:rsidP="000B7445" w:rsidR="000B7445">
      <w:pPr>
        <w:jc w:val="center"/>
      </w:pPr>
    </w:p>
    <w:p w:rsidRDefault="000B7445" w:rsidP="000B7445" w:rsidR="000B7445">
      <w:pPr>
        <w:jc w:val="both"/>
      </w:pPr>
    </w:p>
    <w:p w:rsidRDefault="000B7445" w:rsidP="000B7445" w:rsidR="000B7445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SIMONAJ d.o.o. iz Šibenika, 8. dalmatinske udarne brigade 4, OIB: 87297673209,</w:t>
      </w:r>
      <w:r w:rsidRPr="000B7445">
        <w:rPr>
          <w:lang w:val="hr-HR"/>
        </w:rPr>
        <w:t xml:space="preserve"> </w:t>
      </w:r>
      <w:r>
        <w:rPr>
          <w:lang w:val="hr-HR"/>
        </w:rPr>
        <w:t>povodom zahtjeva Financijske agencije – Regionalni centar Split, Podružnica Šibeni</w:t>
      </w:r>
      <w:r w:rsidR="009576EE">
        <w:rPr>
          <w:lang w:val="hr-HR"/>
        </w:rPr>
        <w:t>k, po službenoj dužnosti dana 18</w:t>
      </w:r>
      <w:r>
        <w:rPr>
          <w:lang w:val="hr-HR"/>
        </w:rPr>
        <w:t>. travnja 2016. godine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0B7445" w:rsidP="000B7445" w:rsidR="000B7445">
      <w:pPr>
        <w:tabs>
          <w:tab w:pos="885" w:val="left"/>
        </w:tabs>
        <w:rPr>
          <w:lang w:val="hr-HR"/>
        </w:rPr>
      </w:pPr>
    </w:p>
    <w:p w:rsidRDefault="000B7445" w:rsidP="009576EE" w:rsidR="000B744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0B7445">
        <w:rPr>
          <w:lang w:val="hr-HR"/>
        </w:rPr>
        <w:t xml:space="preserve"> </w:t>
      </w:r>
      <w:r>
        <w:rPr>
          <w:lang w:val="hr-HR"/>
        </w:rPr>
        <w:t xml:space="preserve">SIMONAJ d.o.o. iz Šibenika, 8. dalmatinske udarne brigade </w:t>
      </w:r>
      <w:r w:rsidR="009576EE">
        <w:rPr>
          <w:lang w:val="hr-HR"/>
        </w:rPr>
        <w:t>4, OIB: 87297673209, sa danom 18</w:t>
      </w:r>
      <w:r>
        <w:rPr>
          <w:lang w:val="hr-HR"/>
        </w:rPr>
        <w:t>. travnja 2016. godine,</w:t>
      </w:r>
      <w:r w:rsidR="009576EE">
        <w:rPr>
          <w:lang w:val="hr-HR"/>
        </w:rPr>
        <w:t xml:space="preserve"> u 14.00 sati,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9576EE" w:rsidR="000B744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9576EE">
        <w:rPr>
          <w:lang w:val="hr-HR"/>
        </w:rPr>
        <w:t xml:space="preserve">ajnom postupku imenuje se Hrvoje </w:t>
      </w:r>
      <w:proofErr w:type="spellStart"/>
      <w:r w:rsidR="009576EE">
        <w:rPr>
          <w:lang w:val="hr-HR"/>
        </w:rPr>
        <w:t>Kraljičković</w:t>
      </w:r>
      <w:proofErr w:type="spellEnd"/>
      <w:r w:rsidR="009576EE">
        <w:rPr>
          <w:lang w:val="hr-HR"/>
        </w:rPr>
        <w:t xml:space="preserve"> iz Zagreba, Trg Hrvatskih Velikana 4, OIB: 63875916042.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9576EE" w:rsidR="000B744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0B7445">
        <w:rPr>
          <w:lang w:val="hr-HR"/>
        </w:rPr>
        <w:t xml:space="preserve"> </w:t>
      </w:r>
      <w:r>
        <w:rPr>
          <w:lang w:val="hr-HR"/>
        </w:rPr>
        <w:t xml:space="preserve">SIMONAJ d.o.o. iz Šibenika, 8. dalmatinske udarne brigade </w:t>
      </w:r>
      <w:r w:rsidR="009576EE">
        <w:rPr>
          <w:lang w:val="hr-HR"/>
        </w:rPr>
        <w:t>4, OIB: 87297673209, sa danom 18</w:t>
      </w:r>
      <w:r>
        <w:rPr>
          <w:lang w:val="hr-HR"/>
        </w:rPr>
        <w:t>. travnja 2016. godine.</w:t>
      </w:r>
    </w:p>
    <w:p w:rsidRDefault="000B7445" w:rsidP="000B7445" w:rsidR="000B7445">
      <w:pPr>
        <w:jc w:val="both"/>
        <w:rPr>
          <w:lang w:val="hr-HR"/>
        </w:rPr>
      </w:pPr>
    </w:p>
    <w:p w:rsidRDefault="00D91C7F" w:rsidP="009576EE" w:rsidR="000B744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</w:t>
      </w:r>
      <w:r w:rsidR="000B7445">
        <w:rPr>
          <w:lang w:val="hr-HR"/>
        </w:rPr>
        <w:t>vo rješenje bit će objavljeno na e-oglasnoj ploči Trgovačkog suda u Zadru, Stalne službe u Šibeniku.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9576EE" w:rsidR="000B7445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 Sudski registar Trgovačkog suda u Zadru, Stalne službe u Šibeniku provest će brisanje dužnika iz sudskog registra.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B7445" w:rsidP="000B7445" w:rsidR="000B7445">
      <w:pPr>
        <w:jc w:val="center"/>
        <w:rPr>
          <w:lang w:val="hr-HR"/>
        </w:rPr>
      </w:pPr>
    </w:p>
    <w:p w:rsidRDefault="000B7445" w:rsidP="009576EE" w:rsidR="009576EE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29. prosinca 2015. godine zaprimljen je na ovom sudu zahtjev Financijske agencije – Regionalni centar Split, Podružnica Šibenik, za provedbu skraćenog stečajnog </w:t>
      </w:r>
    </w:p>
    <w:p w:rsidRDefault="009576EE" w:rsidP="009576EE" w:rsidR="009576EE">
      <w:pPr>
        <w:ind w:firstLine="720"/>
        <w:jc w:val="both"/>
        <w:rPr>
          <w:lang w:val="hr-HR"/>
        </w:rPr>
      </w:pPr>
    </w:p>
    <w:p w:rsidRDefault="009576EE" w:rsidP="009576EE" w:rsidR="009576EE">
      <w:pPr>
        <w:jc w:val="both"/>
        <w:rPr>
          <w:lang w:val="hr-HR"/>
        </w:rPr>
      </w:pPr>
    </w:p>
    <w:p w:rsidRDefault="009576EE" w:rsidP="009576EE" w:rsidR="009576EE">
      <w:pPr>
        <w:ind w:firstLine="720"/>
        <w:jc w:val="right"/>
        <w:rPr>
          <w:lang w:val="hr-HR"/>
        </w:rPr>
      </w:pPr>
      <w:r>
        <w:rPr>
          <w:lang w:val="hr-HR"/>
        </w:rPr>
        <w:lastRenderedPageBreak/>
        <w:t>9 St-1036/2015</w:t>
      </w:r>
    </w:p>
    <w:p w:rsidRDefault="009576EE" w:rsidP="009576EE" w:rsidR="009576EE">
      <w:pPr>
        <w:jc w:val="both"/>
        <w:rPr>
          <w:lang w:val="hr-HR"/>
        </w:rPr>
      </w:pPr>
    </w:p>
    <w:p w:rsidRDefault="000B7445" w:rsidP="009576EE" w:rsidR="000B7445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0B7445">
        <w:rPr>
          <w:lang w:val="hr-HR"/>
        </w:rPr>
        <w:t xml:space="preserve"> </w:t>
      </w:r>
      <w:r>
        <w:rPr>
          <w:lang w:val="hr-HR"/>
        </w:rPr>
        <w:t>SIMONAJ d.o.o. iz Šibenika, 8. dalmatinske udarne brigade 4, OIB: 87297673209.</w:t>
      </w:r>
    </w:p>
    <w:p w:rsidRDefault="000B7445" w:rsidP="000B7445" w:rsidR="000B7445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St-1036/2015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E621E3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0B7445" w:rsidP="000B7445" w:rsidR="000B7445">
      <w:pPr>
        <w:ind w:firstLine="720"/>
        <w:jc w:val="both"/>
        <w:rPr>
          <w:lang w:val="hr-HR"/>
        </w:rPr>
      </w:pPr>
    </w:p>
    <w:p w:rsidRDefault="000B7445" w:rsidP="000B7445" w:rsidR="000B7445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0B7445" w:rsidP="000B7445" w:rsidR="000B7445">
      <w:pPr>
        <w:ind w:firstLine="720"/>
        <w:jc w:val="both"/>
        <w:rPr>
          <w:lang w:val="hr-HR"/>
        </w:rPr>
      </w:pPr>
    </w:p>
    <w:p w:rsidRDefault="000B7445" w:rsidP="000B7445" w:rsidR="000B7445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E621E3">
        <w:rPr>
          <w:lang w:val="hr-HR"/>
        </w:rPr>
        <w:t>ik nesposoban za plaćanje, pa j</w:t>
      </w:r>
      <w:r>
        <w:rPr>
          <w:lang w:val="hr-HR"/>
        </w:rPr>
        <w:t>e</w:t>
      </w:r>
      <w:r w:rsidR="00E621E3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0B7445" w:rsidP="000B7445" w:rsidR="000B7445">
      <w:pPr>
        <w:ind w:firstLine="720"/>
        <w:jc w:val="both"/>
        <w:rPr>
          <w:lang w:val="hr-HR"/>
        </w:rPr>
      </w:pPr>
    </w:p>
    <w:p w:rsidRDefault="000B7445" w:rsidP="000B7445" w:rsidR="000B7445">
      <w:pPr>
        <w:ind w:firstLine="720"/>
        <w:jc w:val="both"/>
        <w:rPr>
          <w:lang w:val="hr-HR"/>
        </w:rPr>
      </w:pPr>
    </w:p>
    <w:p w:rsidRDefault="009576EE" w:rsidP="000B7445" w:rsidR="000B7445">
      <w:pPr>
        <w:ind w:firstLine="720"/>
        <w:jc w:val="center"/>
        <w:rPr>
          <w:lang w:val="hr-HR"/>
        </w:rPr>
      </w:pPr>
      <w:r>
        <w:rPr>
          <w:lang w:val="hr-HR"/>
        </w:rPr>
        <w:t>U Šibeniku, 18</w:t>
      </w:r>
      <w:r w:rsidR="000B7445">
        <w:rPr>
          <w:lang w:val="hr-HR"/>
        </w:rPr>
        <w:t>. travnja 2016. godine</w:t>
      </w:r>
    </w:p>
    <w:p w:rsidRDefault="000B7445" w:rsidP="000B7445" w:rsidR="000B7445">
      <w:pPr>
        <w:ind w:firstLine="720"/>
        <w:jc w:val="center"/>
        <w:rPr>
          <w:lang w:val="hr-HR"/>
        </w:rPr>
      </w:pPr>
    </w:p>
    <w:p w:rsidRDefault="000B7445" w:rsidP="000B7445" w:rsidR="000B7445">
      <w:pPr>
        <w:ind w:firstLine="720"/>
        <w:jc w:val="center"/>
        <w:rPr>
          <w:lang w:val="hr-HR"/>
        </w:rPr>
      </w:pPr>
    </w:p>
    <w:p w:rsidRDefault="000B7445" w:rsidP="000B7445" w:rsidR="000B7445">
      <w:pPr>
        <w:ind w:firstLine="720"/>
        <w:jc w:val="right"/>
        <w:rPr>
          <w:lang w:val="hr-HR"/>
        </w:rPr>
      </w:pPr>
    </w:p>
    <w:p w:rsidRDefault="000B7445" w:rsidP="000B7445" w:rsidR="000B7445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0B7445" w:rsidP="000B7445" w:rsidR="000B7445">
      <w:pPr>
        <w:ind w:firstLine="720"/>
        <w:jc w:val="right"/>
        <w:rPr>
          <w:lang w:val="hr-HR"/>
        </w:rPr>
      </w:pPr>
    </w:p>
    <w:p w:rsidRDefault="000B7445" w:rsidP="000B7445" w:rsidR="000B7445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0B7445" w:rsidP="000B7445" w:rsidR="000B7445">
      <w:pPr>
        <w:ind w:firstLine="720"/>
        <w:jc w:val="right"/>
        <w:rPr>
          <w:lang w:val="hr-HR"/>
        </w:rPr>
      </w:pP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0B7445" w:rsidP="000B7445" w:rsidR="000B7445">
      <w:pPr>
        <w:jc w:val="both"/>
        <w:rPr>
          <w:lang w:val="hr-HR"/>
        </w:rPr>
      </w:pPr>
    </w:p>
    <w:p w:rsidRDefault="000B7445" w:rsidP="000B7445" w:rsidR="000B7445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9576EE" w:rsidP="000B7445" w:rsidR="000B7445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0B7445" w:rsidP="000B7445" w:rsidR="000B7445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0B7445" w:rsidP="000B7445" w:rsidR="000B7445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0B7445" w:rsidP="000B7445" w:rsidR="000B7445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9576EE" w:rsidP="000B7445" w:rsidR="009576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9576EE" w:rsidP="000B7445" w:rsidR="009576EE" w:rsidRPr="00F1319A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0B7445" w:rsidP="000B7445" w:rsidR="000B7445">
      <w:pPr>
        <w:jc w:val="both"/>
      </w:pPr>
    </w:p>
    <w:sectPr w:rsidR="000B744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445"/>
    <w:rsid w:val="000B7445"/>
    <w:rsid w:val="00620FD3"/>
    <w:rsid w:val="009576EE"/>
    <w:rsid w:val="00AA0D7C"/>
    <w:rsid w:val="00D91C7F"/>
    <w:rsid w:val="00E621E3"/>
    <w:rsid w:val="00EA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7445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2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7445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20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SIMONAJ društvo s ograničenom odgovornošću za gradnju i usluge</izvorni_sadrzaj>
    <derivirana_varijabla naziv="DomainObject.Predmet.ProtustrankaFormated_1">  SIMONAJ društvo s ograničenom odgovornošću za gradnju i usluge</derivirana_varijabla>
  </DomainObject.Predmet.ProtustrankaFormated>
  <DomainObject.Predmet.ProtustrankaFormatedOIB>
    <izvorni_sadrzaj>  SIMONAJ društvo s ograničenom odgovornošću za gradnju i usluge, OIB 87297673209</izvorni_sadrzaj>
    <derivirana_varijabla naziv="DomainObject.Predmet.ProtustrankaFormatedOIB_1">  SIMONAJ društvo s ograničenom odgovornošću za gradnju i usluge, OIB 87297673209</derivirana_varijabla>
  </DomainObject.Predmet.ProtustrankaFormatedOIB>
  <DomainObject.Predmet.ProtustrankaFormatedWithAdress>
    <izvorni_sadrzaj> SIMONAJ društvo s ograničenom odgovornošću za gradnju i usluge, 8. Dalmatinske udarne brigade 4, 22000 Šibenik</izvorni_sadrzaj>
    <derivirana_varijabla naziv="DomainObject.Predmet.ProtustrankaFormatedWithAdress_1"> SIMONAJ društvo s ograničenom odgovornošću za gradnju i usluge, 8. Dalmatinske udarne brigade 4, 22000 Šibenik</derivirana_varijabla>
  </DomainObject.Predmet.ProtustrankaFormatedWithAdress>
  <DomainObject.Predmet.ProtustrankaFormatedWithAdressOIB>
    <izvorni_sadrzaj> SIMONAJ društvo s ograničenom odgovornošću za gradnju i usluge, OIB 87297673209, 8. Dalmatinske udarne brigade 4, 22000 Šibenik</izvorni_sadrzaj>
    <derivirana_varijabla naziv="DomainObject.Predmet.ProtustrankaFormatedWithAdressOIB_1"> SIMONAJ društvo s ograničenom odgovornošću za gradnju i usluge, OIB 87297673209, 8. Dalmatinske udarne brigade 4, 22000 Šibenik</derivirana_varijabla>
  </DomainObject.Predmet.ProtustrankaFormatedWithAdressOIB>
  <DomainObject.Predmet.ProtustrankaWithAdress>
    <izvorni_sadrzaj>SIMONAJ društvo s ograničenom odgovornošću za gradnju i usluge 8. Dalmatinske udarne brigade 4, 22000 Šibenik</izvorni_sadrzaj>
    <derivirana_varijabla naziv="DomainObject.Predmet.ProtustrankaWithAdress_1">SIMONAJ društvo s ograničenom odgovornošću za gradnju i usluge 8. Dalmatinske udarne brigade 4, 22000 Šibenik</derivirana_varijabla>
  </DomainObject.Predmet.ProtustrankaWithAdress>
  <DomainObject.Predmet.ProtustrankaWithAdressOIB>
    <izvorni_sadrzaj>SIMONAJ društvo s ograničenom odgovornošću za gradnju i usluge, OIB 87297673209, 8. Dalmatinske udarne brigade 4, 22000 Šibenik</izvorni_sadrzaj>
    <derivirana_varijabla naziv="DomainObject.Predmet.ProtustrankaWithAdressOIB_1">SIMONAJ društvo s ograničenom odgovornošću za gradnju i usluge, OIB 87297673209, 8. Dalmatinske udarne brigade 4, 22000 Šibenik</derivirana_varijabla>
  </DomainObject.Predmet.ProtustrankaWithAdressOIB>
  <DomainObject.Predmet.ProtustrankaNazivFormated>
    <izvorni_sadrzaj>SIMONAJ društvo s ograničenom odgovornošću za gradnju i usluge</izvorni_sadrzaj>
    <derivirana_varijabla naziv="DomainObject.Predmet.ProtustrankaNazivFormated_1">SIMONAJ društvo s ograničenom odgovornošću za gradnju i usluge</derivirana_varijabla>
  </DomainObject.Predmet.ProtustrankaNazivFormated>
  <DomainObject.Predmet.ProtustrankaNazivFormatedOIB>
    <izvorni_sadrzaj>SIMONAJ društvo s ograničenom odgovornošću za gradnju i usluge, OIB 87297673209</izvorni_sadrzaj>
    <derivirana_varijabla naziv="DomainObject.Predmet.ProtustrankaNazivFormatedOIB_1">SIMONAJ društvo s ograničenom odgovornošću za gradnju i usluge, OIB 87297673209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SIMONAJ društvo s ograničenom odgovornošću za gradnju i usluge</item>
    </izvorni_sadrzaj>
    <derivirana_varijabla naziv="DomainObject.Predmet.ProtuStrankaListFormated_1">
      <item>SIMONAJ društvo s ograničenom odgovornošću za gradnju i usluge</item>
    </derivirana_varijabla>
  </DomainObject.Predmet.ProtuStrankaListFormated>
  <DomainObject.Predmet.ProtuStrankaListFormatedOIB>
    <izvorni_sadrzaj>
      <item>SIMONAJ društvo s ograničenom odgovornošću za gradnju i usluge, OIB 87297673209</item>
    </izvorni_sadrzaj>
    <derivirana_varijabla naziv="DomainObject.Predmet.ProtuStrankaListFormatedOIB_1">
      <item>SIMONAJ društvo s ograničenom odgovornošću za gradnju i usluge, OIB 87297673209</item>
    </derivirana_varijabla>
  </DomainObject.Predmet.ProtuStrankaListFormatedOIB>
  <DomainObject.Predmet.ProtuStrankaListFormatedWithAdress>
    <izvorni_sadrzaj>
      <item>SIMONAJ društvo s ograničenom odgovornošću za gradnju i usluge, 8. Dalmatinske udarne brigade 4, 22000 Šibenik</item>
    </izvorni_sadrzaj>
    <derivirana_varijabla naziv="DomainObject.Predmet.ProtuStrankaListFormatedWithAdress_1">
      <item>SIMONAJ društvo s ograničenom odgovornošću za gradnju i usluge, 8. Dalmatinske udarne brigade 4, 22000 Šibenik</item>
    </derivirana_varijabla>
  </DomainObject.Predmet.ProtuStrankaListFormatedWithAdress>
  <DomainObject.Predmet.ProtuStrankaListFormatedWithAdressOIB>
    <izvorni_sadrzaj>
      <item>SIMONAJ društvo s ograničenom odgovornošću za gradnju i usluge, OIB 87297673209, 8. Dalmatinske udarne brigade 4, 22000 Šibenik</item>
    </izvorni_sadrzaj>
    <derivirana_varijabla naziv="DomainObject.Predmet.ProtuStrankaListFormatedWithAdressOIB_1">
      <item>SIMONAJ društvo s ograničenom odgovornošću za gradnju i usluge, OIB 87297673209, 8. Dalmatinske udarne brigade 4, 22000 Šibenik</item>
    </derivirana_varijabla>
  </DomainObject.Predmet.ProtuStrankaListFormatedWithAdressOIB>
  <DomainObject.Predmet.ProtuStrankaListNazivFormated>
    <izvorni_sadrzaj>
      <item>SIMONAJ društvo s ograničenom odgovornošću za gradnju i usluge</item>
    </izvorni_sadrzaj>
    <derivirana_varijabla naziv="DomainObject.Predmet.ProtuStrankaListNazivFormated_1">
      <item>SIMONAJ društvo s ograničenom odgovornošću za gradnju i usluge</item>
    </derivirana_varijabla>
  </DomainObject.Predmet.ProtuStrankaListNazivFormated>
  <DomainObject.Predmet.ProtuStrankaListNazivFormatedOIB>
    <izvorni_sadrzaj>
      <item>SIMONAJ društvo s ograničenom odgovornošću za gradnju i usluge, OIB 87297673209</item>
    </izvorni_sadrzaj>
    <derivirana_varijabla naziv="DomainObject.Predmet.ProtuStrankaListNazivFormatedOIB_1">
      <item>SIMONAJ društvo s ograničenom odgovornošću za gradnju i usluge, OIB 87297673209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SIMONAJ društvo s ograničenom odgovornošću za gradnju i usluge</izvorni_sadrzaj>
    <derivirana_varijabla naziv="DomainObject.Predmet.ProtustrankaIDrugi_1">SIMONAJ društvo s ograničenom odgovornošću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SIMONAJ društvo s ograničenom odgovornošću za gradnju i usluge, OIB 87297673209, 8. Dalmatinske udarne brigade 4, 22000 Šibenik</izvorni_sadrzaj>
    <derivirana_varijabla naziv="DomainObject.Predmet.ProtustrankaIDrugiAdressOIB_1">SIMONAJ društvo s ograničenom odgovornošću za gradnju i usluge, OIB 87297673209, 8. Dalmatinske udarne brigade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SIMONAJ društvo s ograničenom odgovornošću za gradnju i usluge</item>
    </izvorni_sadrzaj>
    <derivirana_varijabla naziv="DomainObject.Predmet.SudioniciListNaziv_1">
      <item>FINA - Podružnica Šibenik</item>
      <item>SIMONAJ društvo s ograničenom odgovornošću za gradnju i usluge</item>
    </derivirana_varijabla>
  </DomainObject.Predmet.SudioniciListNaziv>
  <DomainObject.Predmet.SudioniciListAdressOIB>
    <izvorni_sadrzaj>
      <item>FINA - Podružnica Šibenik, OIB 85821130368, Perivoj L. Marune 1,22000 Šibenik</item>
      <item>SIMONAJ društvo s ograničenom odgovornošću za gradnju i usluge, OIB 87297673209, 8. Dalmatinske udarne brigade 4,22000 Šibenik</item>
    </izvorni_sadrzaj>
    <derivirana_varijabla naziv="DomainObject.Predmet.SudioniciListAdressOIB_1">
      <item>FINA - Podružnica Šibenik, OIB 85821130368, Perivoj L. Marune 1,22000 Šibenik</item>
      <item>SIMONAJ društvo s ograničenom odgovornošću za gradnju i usluge, OIB 87297673209, 8. Dalmatinske udarne brigade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87297673209</item>
    </izvorni_sadrzaj>
    <derivirana_varijabla naziv="DomainObject.Predmet.SudioniciListNazivOIB_1">
      <item>, OIB 85821130368</item>
      <item>, OIB 87297673209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482</properties:Words>
  <properties:Characters>2614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2016-04-18T09:27:00Z</dcterms:created>
  <dc:creator>Sektor za informatiku</dc:creator>
  <cp:keywords/>
  <cp:lastModifiedBy>Marina Gulin</cp:lastModifiedBy>
  <dcterms:modified xmlns:xsi="http://www.w3.org/2001/XMLSchema-instance" xsi:type="dcterms:W3CDTF">2016-04-18T09:28:00Z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