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380b" w14:paraId="00e380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FB5543">
        <w:t>1195</w:t>
      </w:r>
      <w:proofErr w:type="spellEnd"/>
      <w:r w:rsidR="00FB5543">
        <w:t>/</w:t>
      </w:r>
      <w:proofErr w:type="spellStart"/>
      <w:r w:rsidR="00FB5543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AF556C">
        <w:t>06</w:t>
      </w:r>
      <w:proofErr w:type="spellEnd"/>
      <w:r w:rsidR="00AF556C">
        <w:t>.</w:t>
      </w:r>
      <w:r w:rsidR="00302511">
        <w:t xml:space="preserve"> rujna </w:t>
      </w:r>
      <w:proofErr w:type="spellStart"/>
      <w:r w:rsidR="00302511">
        <w:t>2018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02511" w:rsidP="00325398" w:rsidR="00325398" w:rsidRPr="003E5D1C">
      <w:pPr>
        <w:jc w:val="center"/>
      </w:pPr>
      <w:r>
        <w:t xml:space="preserve"> </w:t>
      </w:r>
      <w:r w:rsidR="00325398"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3634E4" w:rsidRPr="003634E4">
        <w:t>UDRUGA"HRVATSKA SLOGA VJERA U BOGA"</w:t>
      </w:r>
      <w:r w:rsidR="003634E4">
        <w:t xml:space="preserve"> </w:t>
      </w:r>
      <w:r w:rsidR="00302511">
        <w:t>Sesvete</w:t>
      </w:r>
      <w:r w:rsidR="002C5AD0">
        <w:t xml:space="preserve">, </w:t>
      </w:r>
      <w:r w:rsidR="00302511">
        <w:t xml:space="preserve">Sesvetska cesta </w:t>
      </w:r>
      <w:proofErr w:type="spellStart"/>
      <w:r w:rsidR="00302511">
        <w:t>34</w:t>
      </w:r>
      <w:proofErr w:type="spellEnd"/>
      <w:r w:rsidR="002C5AD0" w:rsidRPr="003D200D">
        <w:t xml:space="preserve">, </w:t>
      </w:r>
      <w:r w:rsidR="00302511">
        <w:t xml:space="preserve">Registarski broj: </w:t>
      </w:r>
      <w:proofErr w:type="spellStart"/>
      <w:r w:rsidR="00302511">
        <w:t>21008306</w:t>
      </w:r>
      <w:proofErr w:type="spellEnd"/>
      <w:r w:rsidR="002C5AD0" w:rsidRPr="003D200D">
        <w:t xml:space="preserve">, </w:t>
      </w:r>
      <w:proofErr w:type="spellStart"/>
      <w:r w:rsidR="002C5AD0" w:rsidRPr="003D200D">
        <w:t>OIB</w:t>
      </w:r>
      <w:proofErr w:type="spellEnd"/>
      <w:r w:rsidR="002C5AD0" w:rsidRPr="003D200D">
        <w:t xml:space="preserve">: </w:t>
      </w:r>
      <w:proofErr w:type="spellStart"/>
      <w:r w:rsidR="003634E4" w:rsidRPr="003634E4">
        <w:t>64259497735</w:t>
      </w:r>
      <w:proofErr w:type="spellEnd"/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DB0DA5">
        <w:t>22.573</w:t>
      </w:r>
      <w:proofErr w:type="spellEnd"/>
      <w:r w:rsidR="00DB0DA5">
        <w:t>,</w:t>
      </w:r>
      <w:proofErr w:type="spellStart"/>
      <w:r w:rsidR="00DB0DA5">
        <w:t>88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AF556C">
        <w:t>06</w:t>
      </w:r>
      <w:proofErr w:type="spellEnd"/>
      <w:r w:rsidR="00AF556C">
        <w:t xml:space="preserve">. </w:t>
      </w:r>
      <w:r w:rsidR="00302511">
        <w:t xml:space="preserve">rujna </w:t>
      </w:r>
      <w:proofErr w:type="spellStart"/>
      <w:r w:rsidR="00302511">
        <w:t>2018</w:t>
      </w:r>
      <w:proofErr w:type="spellEnd"/>
      <w:r w:rsidR="00302511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 xml:space="preserve">Iva Karin </w:t>
      </w:r>
      <w:proofErr w:type="spellStart"/>
      <w:r w:rsidR="001D3860">
        <w:t>Šipek</w:t>
      </w:r>
      <w:proofErr w:type="spellEnd"/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1A53"/>
    <w:rsid w:val="001F6933"/>
    <w:rsid w:val="0020414A"/>
    <w:rsid w:val="00230A63"/>
    <w:rsid w:val="0024170D"/>
    <w:rsid w:val="00263D6D"/>
    <w:rsid w:val="00264D19"/>
    <w:rsid w:val="00297E94"/>
    <w:rsid w:val="002C4E3A"/>
    <w:rsid w:val="002C5AD0"/>
    <w:rsid w:val="002F555D"/>
    <w:rsid w:val="00302511"/>
    <w:rsid w:val="00325398"/>
    <w:rsid w:val="003538DF"/>
    <w:rsid w:val="003634E4"/>
    <w:rsid w:val="0038246E"/>
    <w:rsid w:val="003902E0"/>
    <w:rsid w:val="003D35F9"/>
    <w:rsid w:val="003E3A15"/>
    <w:rsid w:val="003E5D1C"/>
    <w:rsid w:val="003F229D"/>
    <w:rsid w:val="00413F4C"/>
    <w:rsid w:val="004721E3"/>
    <w:rsid w:val="00492EFB"/>
    <w:rsid w:val="004A6BE4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1B83"/>
    <w:rsid w:val="009473CD"/>
    <w:rsid w:val="009A43C5"/>
    <w:rsid w:val="00A078D2"/>
    <w:rsid w:val="00A23966"/>
    <w:rsid w:val="00A358A0"/>
    <w:rsid w:val="00A71431"/>
    <w:rsid w:val="00AC4528"/>
    <w:rsid w:val="00AD027A"/>
    <w:rsid w:val="00AF2689"/>
    <w:rsid w:val="00AF2F93"/>
    <w:rsid w:val="00AF556C"/>
    <w:rsid w:val="00B12221"/>
    <w:rsid w:val="00B1675A"/>
    <w:rsid w:val="00B47A21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DB0DA5"/>
    <w:rsid w:val="00DB6A03"/>
    <w:rsid w:val="00EC3302"/>
    <w:rsid w:val="00ED6AA8"/>
    <w:rsid w:val="00EF2861"/>
    <w:rsid w:val="00F034D3"/>
    <w:rsid w:val="00F23406"/>
    <w:rsid w:val="00FB554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B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B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B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B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B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B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St-1195/2018</izvorni_sadrzaj>
    <derivirana_varijabla naziv="DomainObject.Predmet.OznakaBroj_1">St-1195/2018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UDRUGA"HRVATSKA SLOGA VJERA U BOGA"</izvorni_sadrzaj>
    <derivirana_varijabla naziv="DomainObject.Predmet.ProtustrankaFormated_1">  UDRUGA"HRVATSKA SLOGA VJERA U BOGA"</derivirana_varijabla>
  </DomainObject.Predmet.ProtustrankaFormated>
  <DomainObject.Predmet.ProtustrankaFormatedOIB>
    <izvorni_sadrzaj>  UDRUGA"HRVATSKA SLOGA VJERA U BOGA", OIB 64259497735</izvorni_sadrzaj>
    <derivirana_varijabla naziv="DomainObject.Predmet.ProtustrankaFormatedOIB_1">  UDRUGA"HRVATSKA SLOGA VJERA U BOGA", OIB 64259497735</derivirana_varijabla>
  </DomainObject.Predmet.ProtustrankaFormatedOIB>
  <DomainObject.Predmet.ProtustrankaFormatedWithAdress>
    <izvorni_sadrzaj> UDRUGA"HRVATSKA SLOGA VJERA U BOGA", Sesvetska cesta 34, 10360 Sesvete</izvorni_sadrzaj>
    <derivirana_varijabla naziv="DomainObject.Predmet.ProtustrankaFormatedWithAdress_1"> UDRUGA"HRVATSKA SLOGA VJERA U BOGA", Sesvetska cesta 34, 10360 Sesvete</derivirana_varijabla>
  </DomainObject.Predmet.ProtustrankaFormatedWithAdress>
  <DomainObject.Predmet.ProtustrankaFormatedWithAdressOIB>
    <izvorni_sadrzaj> UDRUGA"HRVATSKA SLOGA VJERA U BOGA", OIB 64259497735, Sesvetska cesta 34, 10360 Sesvete</izvorni_sadrzaj>
    <derivirana_varijabla naziv="DomainObject.Predmet.ProtustrankaFormatedWithAdressOIB_1"> UDRUGA"HRVATSKA SLOGA VJERA U BOGA", OIB 64259497735, Sesvetska cesta 34, 10360 Sesvete</derivirana_varijabla>
  </DomainObject.Predmet.ProtustrankaFormatedWithAdressOIB>
  <DomainObject.Predmet.ProtustrankaWithAdress>
    <izvorni_sadrzaj>UDRUGA"HRVATSKA SLOGA VJERA U BOGA" Sesvetska cesta 34, 10360 Sesvete</izvorni_sadrzaj>
    <derivirana_varijabla naziv="DomainObject.Predmet.ProtustrankaWithAdress_1">UDRUGA"HRVATSKA SLOGA VJERA U BOGA" Sesvetska cesta 34, 10360 Sesvete</derivirana_varijabla>
  </DomainObject.Predmet.ProtustrankaWithAdress>
  <DomainObject.Predmet.ProtustrankaWithAdressOIB>
    <izvorni_sadrzaj>UDRUGA"HRVATSKA SLOGA VJERA U BOGA", OIB 64259497735, Sesvetska cesta 34, 10360 Sesvete</izvorni_sadrzaj>
    <derivirana_varijabla naziv="DomainObject.Predmet.ProtustrankaWithAdressOIB_1">UDRUGA"HRVATSKA SLOGA VJERA U BOGA", OIB 64259497735, Sesvetska cesta 34, 10360 Sesvete</derivirana_varijabla>
  </DomainObject.Predmet.ProtustrankaWithAdressOIB>
  <DomainObject.Predmet.ProtustrankaNazivFormated>
    <izvorni_sadrzaj>UDRUGA"HRVATSKA SLOGA VJERA U BOGA"</izvorni_sadrzaj>
    <derivirana_varijabla naziv="DomainObject.Predmet.ProtustrankaNazivFormated_1">UDRUGA"HRVATSKA SLOGA VJERA U BOGA"</derivirana_varijabla>
  </DomainObject.Predmet.ProtustrankaNazivFormated>
  <DomainObject.Predmet.ProtustrankaNazivFormatedOIB>
    <izvorni_sadrzaj>UDRUGA"HRVATSKA SLOGA VJERA U BOGA", OIB 64259497735</izvorni_sadrzaj>
    <derivirana_varijabla naziv="DomainObject.Predmet.ProtustrankaNazivFormatedOIB_1">UDRUGA"HRVATSKA SLOGA VJERA U BOGA", OIB 64259497735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UDRUGA"HRVATSKA SLOGA VJERA U BOGA"</item>
    </izvorni_sadrzaj>
    <derivirana_varijabla naziv="DomainObject.Predmet.ProtuStrankaListFormated_1">
      <item>UDRUGA"HRVATSKA SLOGA VJERA U BOGA"</item>
    </derivirana_varijabla>
  </DomainObject.Predmet.ProtuStrankaListFormated>
  <DomainObject.Predmet.ProtuStrankaListFormatedOIB>
    <izvorni_sadrzaj>
      <item>UDRUGA"HRVATSKA SLOGA VJERA U BOGA", OIB 64259497735</item>
    </izvorni_sadrzaj>
    <derivirana_varijabla naziv="DomainObject.Predmet.ProtuStrankaListFormatedOIB_1">
      <item>UDRUGA"HRVATSKA SLOGA VJERA U BOGA", OIB 64259497735</item>
    </derivirana_varijabla>
  </DomainObject.Predmet.ProtuStrankaListFormatedOIB>
  <DomainObject.Predmet.ProtuStrankaListFormatedWithAdress>
    <izvorni_sadrzaj>
      <item>UDRUGA"HRVATSKA SLOGA VJERA U BOGA", Sesvetska cesta 34, 10360 Sesvete</item>
    </izvorni_sadrzaj>
    <derivirana_varijabla naziv="DomainObject.Predmet.ProtuStrankaListFormatedWithAdress_1">
      <item>UDRUGA"HRVATSKA SLOGA VJERA U BOGA", Sesvetska cesta 34, 10360 Sesvete</item>
    </derivirana_varijabla>
  </DomainObject.Predmet.ProtuStrankaListFormatedWithAdress>
  <DomainObject.Predmet.ProtuStrankaListFormatedWithAdressOIB>
    <izvorni_sadrzaj>
      <item>UDRUGA"HRVATSKA SLOGA VJERA U BOGA", OIB 64259497735, Sesvetska cesta 34, 10360 Sesvete</item>
    </izvorni_sadrzaj>
    <derivirana_varijabla naziv="DomainObject.Predmet.ProtuStrankaListFormatedWithAdressOIB_1">
      <item>UDRUGA"HRVATSKA SLOGA VJERA U BOGA", OIB 64259497735, Sesvetska cesta 34, 10360 Sesvete</item>
    </derivirana_varijabla>
  </DomainObject.Predmet.ProtuStrankaListFormatedWithAdressOIB>
  <DomainObject.Predmet.ProtuStrankaListNazivFormated>
    <izvorni_sadrzaj>
      <item>UDRUGA"HRVATSKA SLOGA VJERA U BOGA"</item>
    </izvorni_sadrzaj>
    <derivirana_varijabla naziv="DomainObject.Predmet.ProtuStrankaListNazivFormated_1">
      <item>UDRUGA"HRVATSKA SLOGA VJERA U BOGA"</item>
    </derivirana_varijabla>
  </DomainObject.Predmet.ProtuStrankaListNazivFormated>
  <DomainObject.Predmet.ProtuStrankaListNazivFormatedOIB>
    <izvorni_sadrzaj>
      <item>UDRUGA"HRVATSKA SLOGA VJERA U BOGA", OIB 64259497735</item>
    </izvorni_sadrzaj>
    <derivirana_varijabla naziv="DomainObject.Predmet.ProtuStrankaListNazivFormatedOIB_1">
      <item>UDRUGA"HRVATSKA SLOGA VJERA U BOGA", OIB 64259497735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UDRUGA"HRVATSKA SLOGA VJERA U BOGA"</izvorni_sadrzaj>
    <derivirana_varijabla naziv="DomainObject.Predmet.ProtustrankaIDrugi_1">UDRUGA"HRVATSKA SLOGA VJERA U BOGA"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UDRUGA"HRVATSKA SLOGA VJERA U BOGA", OIB 64259497735, Sesvetska cesta 34, 10360 Sesvete</izvorni_sadrzaj>
    <derivirana_varijabla naziv="DomainObject.Predmet.ProtustrankaIDrugiAdressOIB_1">UDRUGA"HRVATSKA SLOGA VJERA U BOGA", OIB 64259497735, Sesvetska cesta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UDRUGA"HRVATSKA SLOGA VJERA U BOGA"</item>
    </izvorni_sadrzaj>
    <derivirana_varijabla naziv="DomainObject.Predmet.SudioniciListNaziv_1">
      <item>FINA Regionalni centar Zagreb</item>
      <item>UDRUGA"HRVATSKA SLOGA VJERA U BOGA"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UDRUGA"HRVATSKA SLOGA VJERA U BOGA", OIB 64259497735, Sesvetska cesta 34,10360 Sesvete</item>
    </izvorni_sadrzaj>
    <derivirana_varijabla naziv="DomainObject.Predmet.SudioniciListAdressOIB_1">
      <item>FINA Regionalni centar Zagreb, OIB 85821130368, Trg svibanjskih žrtava 1995. br. 1,10000 Zagreb</item>
      <item>UDRUGA"HRVATSKA SLOGA VJERA U BOGA", OIB 64259497735, Sesvetska cesta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64259497735</item>
    </izvorni_sadrzaj>
    <derivirana_varijabla naziv="DomainObject.Predmet.SudioniciListNazivOIB_1">
      <item>, OIB 85821130368</item>
      <item>, OIB 64259497735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1318</properties:Characters>
  <properties:Lines>40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2018-07-24T06:00:00Z</dcterms:created>
  <dc:creator>ilukac</dc:creator>
  <cp:lastModifiedBy>Suzana Munitić Maltar</cp:lastModifiedBy>
  <cp:lastPrinted>2018-09-06T08:39:00Z</cp:lastPrinted>
  <dcterms:modified xmlns:xsi="http://www.w3.org/2001/XMLSchema-instance" xsi:type="dcterms:W3CDTF">2018-09-06T08:40:00Z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