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fc6a" w14:paraId="1b2fc6a" w:rsidRDefault="008C04AA" w:rsidP="008C04AA" w:rsidR="008C04AA" w:rsidRPr="00CD0EDC">
      <w:pPr>
        <w15:collapsed w:val="false"/>
      </w:pPr>
      <w:bookmarkStart w:name="_GoBack" w:id="0"/>
      <w:bookmarkEnd w:id="0"/>
      <w:r w:rsidRPr="00CD0EDC">
        <w:t xml:space="preserve">            </w:t>
      </w:r>
      <w:r w:rsidR="00112E4C">
        <w:t xml:space="preserve"> </w:t>
      </w:r>
      <w:r w:rsidRPr="00CD0EDC">
        <w:t xml:space="preserve">     </w:t>
      </w:r>
      <w:r w:rsidRPr="00CD0ED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EDC">
        <w:t xml:space="preserve">                                                            </w:t>
      </w:r>
    </w:p>
    <w:p w:rsidRDefault="00112E4C" w:rsidP="00B271A9" w:rsidR="008C04AA" w:rsidRPr="00CD0EDC">
      <w:r>
        <w:t xml:space="preserve">  </w:t>
      </w:r>
      <w:r w:rsidR="008C04AA" w:rsidRPr="00CD0EDC">
        <w:t xml:space="preserve"> REPUBLIKA HRVATSKA </w:t>
      </w:r>
      <w:r w:rsidR="008C04AA" w:rsidRPr="00CD0EDC">
        <w:tab/>
      </w:r>
      <w:r w:rsidR="008C04AA" w:rsidRPr="00CD0EDC">
        <w:tab/>
      </w:r>
      <w:r w:rsidR="008C04AA" w:rsidRPr="00CD0EDC">
        <w:tab/>
      </w:r>
      <w:r w:rsidR="008C04AA" w:rsidRPr="00CD0EDC">
        <w:tab/>
      </w:r>
      <w:r w:rsidR="008C04AA" w:rsidRPr="00CD0EDC">
        <w:tab/>
      </w:r>
    </w:p>
    <w:p w:rsidRDefault="008C04AA" w:rsidP="00B271A9" w:rsidR="008C04AA" w:rsidRPr="00CD0EDC">
      <w:r w:rsidRPr="00CD0EDC">
        <w:t xml:space="preserve"> TRGOVAČKI SUD U PAZINU</w:t>
      </w:r>
    </w:p>
    <w:p w:rsidRDefault="008C04AA" w:rsidP="00B271A9" w:rsidR="00112E4C">
      <w:r w:rsidRPr="00CD0EDC">
        <w:t xml:space="preserve"> </w:t>
      </w:r>
      <w:r w:rsidR="00112E4C">
        <w:tab/>
      </w:r>
      <w:r w:rsidR="00694576" w:rsidRPr="00CD0EDC">
        <w:t>Pazin</w:t>
      </w:r>
      <w:r w:rsidRPr="00CD0EDC">
        <w:t>, Dršćevka 1</w:t>
      </w:r>
      <w:r w:rsidRPr="00CD0EDC">
        <w:tab/>
      </w:r>
    </w:p>
    <w:p w:rsidRDefault="008C04AA" w:rsidP="00B271A9" w:rsidR="008C04AA" w:rsidRPr="00CD0EDC">
      <w:r w:rsidRPr="00CD0EDC">
        <w:tab/>
      </w:r>
      <w:r w:rsidRPr="00CD0EDC">
        <w:tab/>
      </w:r>
      <w:r w:rsidRPr="00CD0EDC">
        <w:tab/>
      </w:r>
      <w:r w:rsidRPr="00CD0EDC">
        <w:tab/>
      </w:r>
    </w:p>
    <w:p w:rsidRDefault="008C04AA" w:rsidP="008C04AA" w:rsidR="008C04AA" w:rsidRPr="00CD0EDC">
      <w:pPr>
        <w:jc w:val="center"/>
      </w:pPr>
      <w:r w:rsidRPr="00CD0EDC">
        <w:t>R E P U B L I K A   H R V A T S K A</w:t>
      </w:r>
    </w:p>
    <w:p w:rsidRDefault="008C04AA" w:rsidP="008C04AA" w:rsidR="008C04AA" w:rsidRPr="00CD0EDC">
      <w:pPr>
        <w:jc w:val="center"/>
      </w:pPr>
      <w:r w:rsidRPr="00CD0EDC">
        <w:t>R J E Š E N J E</w:t>
      </w:r>
    </w:p>
    <w:p w:rsidRDefault="008C04AA" w:rsidP="008C04AA" w:rsidR="008C04AA" w:rsidRPr="00CD0EDC">
      <w:pPr>
        <w:jc w:val="both"/>
      </w:pPr>
    </w:p>
    <w:p w:rsidRDefault="008C04AA" w:rsidP="00BD52B2" w:rsidR="0009426B" w:rsidRPr="00CD0EDC">
      <w:pPr>
        <w:jc w:val="both"/>
      </w:pPr>
      <w:r w:rsidRPr="00CD0EDC">
        <w:tab/>
      </w:r>
      <w:r w:rsidR="008C6538" w:rsidRPr="00CD0EDC">
        <w:t xml:space="preserve">Trgovački sud u Pazinu, po sucu Ivanu Dujiću, </w:t>
      </w:r>
      <w:r w:rsidR="006D7943" w:rsidRPr="00CD0EDC">
        <w:t xml:space="preserve">u </w:t>
      </w:r>
      <w:r w:rsidR="008C6538" w:rsidRPr="00CD0EDC">
        <w:t>stečajno</w:t>
      </w:r>
      <w:r w:rsidR="006D7943" w:rsidRPr="00CD0EDC">
        <w:t>m</w:t>
      </w:r>
      <w:r w:rsidR="008C6538" w:rsidRPr="00CD0EDC">
        <w:t xml:space="preserve"> postupk</w:t>
      </w:r>
      <w:r w:rsidR="006D7943" w:rsidRPr="00CD0EDC">
        <w:t>u</w:t>
      </w:r>
      <w:r w:rsidR="008C6538" w:rsidRPr="00CD0EDC">
        <w:t xml:space="preserve"> nad dužnikom </w:t>
      </w:r>
      <w:r w:rsidR="005A5103" w:rsidRPr="00CD0EDC">
        <w:t>EKONOMSKA ANALIZA d.o.o. u stečaju Pazin, Matka Brajše Rašana 10, OIB: 49095233111</w:t>
      </w:r>
      <w:r w:rsidR="005F652C" w:rsidRPr="00CD0EDC">
        <w:t xml:space="preserve">, </w:t>
      </w:r>
      <w:r w:rsidR="00CD0EDC" w:rsidRPr="00CD0EDC">
        <w:t>20</w:t>
      </w:r>
      <w:r w:rsidR="005F652C" w:rsidRPr="00CD0EDC">
        <w:t xml:space="preserve">. </w:t>
      </w:r>
      <w:r w:rsidR="006D7943" w:rsidRPr="00CD0EDC">
        <w:t>rujna</w:t>
      </w:r>
      <w:r w:rsidR="005F652C" w:rsidRPr="00CD0EDC">
        <w:t xml:space="preserve"> 2016.</w:t>
      </w:r>
    </w:p>
    <w:p w:rsidRDefault="008C04AA" w:rsidP="008C04AA" w:rsidR="008C04AA" w:rsidRPr="00CD0EDC">
      <w:pPr>
        <w:jc w:val="center"/>
      </w:pPr>
      <w:r w:rsidRPr="00CD0EDC">
        <w:t>r i j e š i o  j e</w:t>
      </w:r>
    </w:p>
    <w:p w:rsidRDefault="008C04AA" w:rsidP="008C04AA" w:rsidR="008C04AA" w:rsidRPr="00CD0EDC">
      <w:pPr>
        <w:jc w:val="center"/>
      </w:pPr>
    </w:p>
    <w:p w:rsidRDefault="008C04AA" w:rsidP="00120DE3" w:rsidR="00E5230C" w:rsidRPr="00CD0EDC">
      <w:pPr>
        <w:jc w:val="both"/>
      </w:pPr>
      <w:r w:rsidRPr="00CD0EDC">
        <w:tab/>
      </w:r>
      <w:r w:rsidR="005A5103" w:rsidRPr="00CD0EDC">
        <w:t>I</w:t>
      </w:r>
      <w:r w:rsidR="005A5103" w:rsidRPr="00CD0EDC">
        <w:tab/>
      </w:r>
      <w:r w:rsidRPr="00CD0EDC">
        <w:t xml:space="preserve">Nalaže se </w:t>
      </w:r>
      <w:r w:rsidR="00E5230C" w:rsidRPr="00CD0EDC">
        <w:t>Općinskom sudu</w:t>
      </w:r>
      <w:r w:rsidR="00120DE3" w:rsidRPr="00CD0EDC">
        <w:t xml:space="preserve"> u </w:t>
      </w:r>
      <w:r w:rsidR="00E5230C" w:rsidRPr="00CD0EDC">
        <w:t>Karlovcu, zemljišnoknjižnom odjelu u Dugoj Resi</w:t>
      </w:r>
      <w:r w:rsidR="008C6538" w:rsidRPr="00CD0EDC">
        <w:t xml:space="preserve">, </w:t>
      </w:r>
      <w:r w:rsidR="00120DE3" w:rsidRPr="00CD0EDC">
        <w:t xml:space="preserve">da izvrši upis otvaranja stečajnog postupka nad trgovačkim društvom </w:t>
      </w:r>
      <w:r w:rsidR="005A5103" w:rsidRPr="00CD0EDC">
        <w:t>EKONOMSKA ANALIZA d.o.o. Pazin, Matka Brajše Rašana 10, OIB: 49095233111</w:t>
      </w:r>
      <w:r w:rsidR="00120DE3" w:rsidRPr="00CD0EDC">
        <w:t>, na</w:t>
      </w:r>
      <w:r w:rsidR="00E5230C" w:rsidRPr="00CD0EDC">
        <w:t>:</w:t>
      </w:r>
    </w:p>
    <w:p w:rsidRDefault="00E5230C" w:rsidP="00E5230C" w:rsidR="008C6528" w:rsidRPr="00CD0EDC">
      <w:pPr>
        <w:jc w:val="both"/>
      </w:pPr>
      <w:r w:rsidRPr="00CD0EDC">
        <w:tab/>
      </w:r>
    </w:p>
    <w:p w:rsidRDefault="008C6528" w:rsidP="00E5230C" w:rsidR="00E5230C" w:rsidRPr="00CD0EDC">
      <w:pPr>
        <w:jc w:val="both"/>
      </w:pPr>
      <w:r w:rsidRPr="00CD0EDC">
        <w:tab/>
      </w:r>
      <w:r w:rsidR="00E5230C" w:rsidRPr="00CD0EDC">
        <w:t>- k.č. 2596/13 k.o. Duga Resa 2, stambena zgrada, površine 192 m2, 1. Suvlasnički dio: 1/11 ETAŽNO VLASNIŠTVO (E-1), jednosobni stan u prizemlju, desno, koji se sastoji od jedne sobe, kuhinje i zajedničkog WC-a, ukupne površine 30,16 m2,</w:t>
      </w:r>
    </w:p>
    <w:p w:rsidRDefault="00E5230C" w:rsidP="00E5230C" w:rsidR="00E5230C" w:rsidRPr="00CD0EDC">
      <w:pPr>
        <w:jc w:val="both"/>
      </w:pPr>
      <w:r w:rsidRPr="00CD0EDC">
        <w:tab/>
      </w:r>
    </w:p>
    <w:p w:rsidRDefault="00E5230C" w:rsidP="00E5230C" w:rsidR="00E5230C" w:rsidRPr="00CD0EDC">
      <w:pPr>
        <w:jc w:val="both"/>
      </w:pPr>
      <w:r w:rsidRPr="00CD0EDC">
        <w:tab/>
        <w:t xml:space="preserve">- k.č.. 382/5, k.o. Ribnica, </w:t>
      </w:r>
    </w:p>
    <w:p w:rsidRDefault="00E5230C" w:rsidP="00E5230C" w:rsidR="00E5230C" w:rsidRPr="00CD0EDC">
      <w:pPr>
        <w:jc w:val="both"/>
      </w:pPr>
    </w:p>
    <w:p w:rsidRDefault="00E5230C" w:rsidP="00E5230C" w:rsidR="00E5230C" w:rsidRPr="00CD0EDC">
      <w:pPr>
        <w:jc w:val="both"/>
      </w:pPr>
      <w:r w:rsidRPr="00CD0EDC">
        <w:tab/>
        <w:t>- k.č.</w:t>
      </w:r>
      <w:r w:rsidR="008C6528" w:rsidRPr="00CD0EDC">
        <w:t xml:space="preserve"> </w:t>
      </w:r>
      <w:r w:rsidRPr="00CD0EDC">
        <w:t>508, k.č. 509 i  k.č. 991, sve k.o. Ruča</w:t>
      </w:r>
      <w:r w:rsidR="008C6528" w:rsidRPr="00CD0EDC">
        <w:t>.</w:t>
      </w:r>
    </w:p>
    <w:p w:rsidRDefault="008C6528" w:rsidP="008C6528" w:rsidR="008C6528" w:rsidRPr="00CD0EDC">
      <w:pPr>
        <w:jc w:val="both"/>
      </w:pPr>
      <w:r w:rsidRPr="00CD0EDC">
        <w:tab/>
      </w:r>
    </w:p>
    <w:p w:rsidRDefault="008C6528" w:rsidP="00120DE3" w:rsidR="008C6528" w:rsidRPr="00CD0EDC">
      <w:pPr>
        <w:jc w:val="both"/>
      </w:pPr>
      <w:r w:rsidRPr="00CD0EDC">
        <w:tab/>
        <w:t>II</w:t>
      </w:r>
      <w:r w:rsidRPr="00CD0EDC">
        <w:tab/>
        <w:t>Nalaže se Općinskom sudu u Velikoj Gorici, zemljišnoknjižnom odjelu, da izvrši upis otvaranja stečajnog postupka nad trgovačkim društvom EKONOMSKA ANALIZA d.o.o. Pazin, Matka Brajše Rašana 10, OIB: 49095233111, na:</w:t>
      </w:r>
    </w:p>
    <w:p w:rsidRDefault="008C6528" w:rsidP="00120DE3" w:rsidR="008C6528" w:rsidRPr="00CD0EDC">
      <w:pPr>
        <w:jc w:val="both"/>
      </w:pPr>
      <w:r w:rsidRPr="00CD0EDC">
        <w:tab/>
      </w:r>
    </w:p>
    <w:p w:rsidRDefault="008C6528" w:rsidP="00120DE3" w:rsidR="00DB1B9E" w:rsidRPr="00CD0EDC">
      <w:pPr>
        <w:jc w:val="both"/>
      </w:pPr>
      <w:r w:rsidRPr="00CD0EDC">
        <w:tab/>
        <w:t>- k.č. 1197, k.o. Bukevje,</w:t>
      </w:r>
    </w:p>
    <w:p w:rsidRDefault="004A2979" w:rsidP="0040642A" w:rsidR="004A2979" w:rsidRPr="00CD0EDC">
      <w:pPr>
        <w:jc w:val="both"/>
      </w:pPr>
    </w:p>
    <w:p w:rsidRDefault="008C6528" w:rsidP="008C6528" w:rsidR="008C6528" w:rsidRPr="00CD0EDC">
      <w:pPr>
        <w:ind w:left="720"/>
        <w:jc w:val="both"/>
      </w:pPr>
      <w:r w:rsidRPr="00CD0EDC">
        <w:t>- k.č. 2035/1B, k.o. Preseka,</w:t>
      </w:r>
    </w:p>
    <w:p w:rsidRDefault="008C6528" w:rsidP="008C6528" w:rsidR="008C6528" w:rsidRPr="00CD0EDC">
      <w:pPr>
        <w:ind w:left="720"/>
        <w:jc w:val="both"/>
      </w:pPr>
    </w:p>
    <w:p w:rsidRDefault="008C6528" w:rsidP="008C6528" w:rsidR="008C6528" w:rsidRPr="00CD0EDC">
      <w:pPr>
        <w:ind w:left="720"/>
        <w:jc w:val="both"/>
      </w:pPr>
      <w:r w:rsidRPr="00CD0EDC">
        <w:t>-  k.č. 2268/1, k.o. Cugovec.</w:t>
      </w:r>
    </w:p>
    <w:p w:rsidRDefault="00112E4C" w:rsidP="008C04AA" w:rsidR="00112E4C">
      <w:pPr>
        <w:jc w:val="center"/>
      </w:pPr>
    </w:p>
    <w:p w:rsidRDefault="008C04AA" w:rsidP="008C04AA" w:rsidR="008C04AA" w:rsidRPr="00CD0EDC">
      <w:pPr>
        <w:jc w:val="center"/>
      </w:pPr>
      <w:r w:rsidRPr="00CD0EDC">
        <w:t>Obrazloženje</w:t>
      </w:r>
    </w:p>
    <w:p w:rsidRDefault="00664682" w:rsidP="008C04AA" w:rsidR="00664682" w:rsidRPr="00CD0EDC">
      <w:pPr>
        <w:jc w:val="both"/>
      </w:pPr>
    </w:p>
    <w:p w:rsidRDefault="00664682" w:rsidP="0040642A" w:rsidR="006D7943" w:rsidRPr="00CD0EDC">
      <w:pPr>
        <w:jc w:val="both"/>
      </w:pPr>
      <w:r w:rsidRPr="00CD0EDC">
        <w:tab/>
      </w:r>
      <w:r w:rsidR="006D7943" w:rsidRPr="00CD0EDC">
        <w:t xml:space="preserve">Rješenjem ovog suda posl.br. </w:t>
      </w:r>
      <w:r w:rsidR="00CD0EDC" w:rsidRPr="00CD0EDC">
        <w:t>St-530/16-11</w:t>
      </w:r>
      <w:r w:rsidR="006D7943" w:rsidRPr="00CD0EDC">
        <w:t xml:space="preserve"> od </w:t>
      </w:r>
      <w:r w:rsidR="00CD0EDC" w:rsidRPr="00CD0EDC">
        <w:t>2</w:t>
      </w:r>
      <w:r w:rsidR="00BD52B2" w:rsidRPr="00CD0EDC">
        <w:t>0</w:t>
      </w:r>
      <w:r w:rsidR="006D7943" w:rsidRPr="00CD0EDC">
        <w:t xml:space="preserve">. </w:t>
      </w:r>
      <w:r w:rsidR="00CD0EDC" w:rsidRPr="00CD0EDC">
        <w:t>svibnja</w:t>
      </w:r>
      <w:r w:rsidR="006D7943" w:rsidRPr="00CD0EDC">
        <w:t xml:space="preserve"> 2016. od otvoren je stečajni postupak nad dužnikom </w:t>
      </w:r>
      <w:r w:rsidR="00CD0EDC" w:rsidRPr="00CD0EDC">
        <w:t>EKONOMSKA ANALIZA d.o.o. Pazin, Matka Brajše Rašana 10, OIB: 49095233111</w:t>
      </w:r>
      <w:r w:rsidR="006D7943" w:rsidRPr="00CD0EDC">
        <w:t>.</w:t>
      </w:r>
    </w:p>
    <w:p w:rsidRDefault="00BD52B2" w:rsidP="006D7943" w:rsidR="00BD52B2" w:rsidRPr="00CD0EDC">
      <w:pPr>
        <w:jc w:val="both"/>
      </w:pPr>
      <w:r w:rsidRPr="00CD0EDC">
        <w:tab/>
        <w:t xml:space="preserve">U izvješću na </w:t>
      </w:r>
      <w:r w:rsidR="006D7943" w:rsidRPr="00CD0EDC">
        <w:t>izvještajno</w:t>
      </w:r>
      <w:r w:rsidRPr="00CD0EDC">
        <w:t>m</w:t>
      </w:r>
      <w:r w:rsidR="006D7943" w:rsidRPr="00CD0EDC">
        <w:t xml:space="preserve"> ročišt</w:t>
      </w:r>
      <w:r w:rsidRPr="00CD0EDC">
        <w:t>u</w:t>
      </w:r>
      <w:r w:rsidR="006D7943" w:rsidRPr="00CD0EDC">
        <w:t xml:space="preserve"> stečajni upravitelj je naveo da je dužnik vlasnik </w:t>
      </w:r>
      <w:r w:rsidR="00CD0EDC" w:rsidRPr="00CD0EDC">
        <w:t>nekretnina navedenih u izreci ovog rješenja.</w:t>
      </w:r>
    </w:p>
    <w:p w:rsidRDefault="006D7943" w:rsidP="006D7943" w:rsidR="00F55BF7" w:rsidRPr="00CD0EDC">
      <w:pPr>
        <w:jc w:val="both"/>
      </w:pPr>
      <w:r w:rsidRPr="00CD0EDC">
        <w:tab/>
        <w:t xml:space="preserve">Stoga je, temeljem čl. 131. st.1. i 2. </w:t>
      </w:r>
      <w:r w:rsidR="0007611F" w:rsidRPr="00CD0EDC">
        <w:t>Stečajnog zakona (Narodne novine br. 71/2015)</w:t>
      </w:r>
      <w:r w:rsidRPr="00CD0EDC">
        <w:t xml:space="preserve"> odlučeno kao u izreci. </w:t>
      </w:r>
    </w:p>
    <w:p w:rsidRDefault="0016605C" w:rsidP="00634BDB" w:rsidR="00634BDB" w:rsidRPr="00CD0EDC">
      <w:pPr>
        <w:jc w:val="center"/>
      </w:pPr>
      <w:r w:rsidRPr="00CD0EDC">
        <w:t xml:space="preserve">U </w:t>
      </w:r>
      <w:r w:rsidR="00BD52B2" w:rsidRPr="00CD0EDC">
        <w:t xml:space="preserve">Pazinu, </w:t>
      </w:r>
      <w:r w:rsidR="00CD0EDC" w:rsidRPr="00CD0EDC">
        <w:t>20</w:t>
      </w:r>
      <w:r w:rsidR="00634BDB" w:rsidRPr="00CD0EDC">
        <w:t xml:space="preserve">. </w:t>
      </w:r>
      <w:r w:rsidR="006D7943" w:rsidRPr="00CD0EDC">
        <w:t>rujn</w:t>
      </w:r>
      <w:r w:rsidR="009F620C" w:rsidRPr="00CD0EDC">
        <w:t>a</w:t>
      </w:r>
      <w:r w:rsidR="00634BDB" w:rsidRPr="00CD0EDC">
        <w:t xml:space="preserve"> 2016.</w:t>
      </w:r>
    </w:p>
    <w:p w:rsidRDefault="0040642A" w:rsidP="00634BDB" w:rsidR="0040642A" w:rsidRPr="00CD0EDC">
      <w:pPr>
        <w:jc w:val="center"/>
      </w:pP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Stečajni sudac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  Ivan Dujić</w:t>
      </w:r>
      <w:r w:rsidR="00486CCF">
        <w:t>, v.r.</w:t>
      </w:r>
      <w:r w:rsidRPr="00CD0EDC">
        <w:t xml:space="preserve"> </w:t>
      </w:r>
    </w:p>
    <w:p w:rsidRDefault="00634BDB" w:rsidP="00634BDB" w:rsidR="00634BDB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 xml:space="preserve">UPUTA O PRAVNOM LIJEKU: </w:t>
      </w:r>
    </w:p>
    <w:p w:rsidRDefault="00634BDB" w:rsidP="00634BDB" w:rsidR="00634BDB" w:rsidRPr="00CD0EDC">
      <w:pPr>
        <w:jc w:val="both"/>
      </w:pPr>
      <w:r w:rsidRPr="00CD0EDC">
        <w:t xml:space="preserve">Protiv </w:t>
      </w:r>
      <w:r w:rsidR="006D7943" w:rsidRPr="00CD0EDC">
        <w:t xml:space="preserve">ovog </w:t>
      </w:r>
      <w:r w:rsidRPr="00CD0EDC">
        <w:t xml:space="preserve">rješenja </w:t>
      </w:r>
      <w:r w:rsidR="006D7943" w:rsidRPr="00CD0EDC">
        <w:t xml:space="preserve">može se podnijeti žalba </w:t>
      </w:r>
      <w:r w:rsidRPr="00CD0EDC">
        <w:t>u roku od 8 dana od dana dostave, a dostava se smatra obavljenom istekom osmoga dana od dana objave pismena na mrežnoj stranici e-</w:t>
      </w:r>
      <w:r w:rsidR="006D7943" w:rsidRPr="00CD0EDC">
        <w:t>o</w:t>
      </w:r>
      <w:r w:rsidRPr="00CD0EDC">
        <w:t xml:space="preserve">glasna ploča sudova (čl. 12. SZ-a). </w:t>
      </w:r>
      <w:r w:rsidR="006D7943" w:rsidRPr="00CD0EDC">
        <w:t>Žalba se podnosi ovome sudu u tri istovjetna primjerka, a o</w:t>
      </w:r>
      <w:r w:rsidRPr="00CD0EDC">
        <w:t xml:space="preserve"> žalbi odlučuje Visoki trgovački sud Republike Hrvatske. </w:t>
      </w:r>
    </w:p>
    <w:p w:rsidRDefault="00634BDB" w:rsidP="00634BDB" w:rsidR="00634BDB" w:rsidRPr="00CD0EDC">
      <w:pPr>
        <w:jc w:val="both"/>
      </w:pPr>
    </w:p>
    <w:p w:rsidRDefault="009F620C" w:rsidP="00634BDB" w:rsidR="009F620C" w:rsidRPr="00CD0EDC">
      <w:pPr>
        <w:jc w:val="both"/>
      </w:pPr>
    </w:p>
    <w:p w:rsidRDefault="00C643AD" w:rsidP="00634BDB" w:rsidR="00C643AD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>DNA:</w:t>
      </w:r>
    </w:p>
    <w:p w:rsidRDefault="00634BDB" w:rsidP="00634BDB" w:rsidR="009F620C" w:rsidRPr="00CD0EDC">
      <w:pPr>
        <w:jc w:val="both"/>
      </w:pPr>
      <w:r w:rsidRPr="00CD0EDC">
        <w:t>- e-oglasna ploča (8 dana</w:t>
      </w:r>
      <w:r w:rsidR="006D7943" w:rsidRPr="00CD0EDC">
        <w:t>)</w:t>
      </w:r>
    </w:p>
    <w:p w:rsidRDefault="00634BDB" w:rsidP="00634BDB" w:rsidR="00945BC8" w:rsidRPr="00CD0EDC">
      <w:pPr>
        <w:jc w:val="both"/>
      </w:pPr>
      <w:r w:rsidRPr="00CD0EDC">
        <w:t xml:space="preserve">- </w:t>
      </w:r>
      <w:r w:rsidR="00CD0EDC" w:rsidRPr="00CD0EDC">
        <w:t>Općinskom sudu u Karlovcu, zemljišnoknjižnom odjelu u Dugoj Resi</w:t>
      </w:r>
    </w:p>
    <w:p w:rsidRDefault="00CD0EDC" w:rsidP="00634BDB" w:rsidR="00CD0EDC" w:rsidRPr="00CD0EDC">
      <w:pPr>
        <w:jc w:val="both"/>
      </w:pPr>
      <w:r w:rsidRPr="00CD0EDC">
        <w:softHyphen/>
        <w:t>- Općinskom sudu u Velikoj Gorici, zemljišnoknjižnom odjelu</w:t>
      </w:r>
    </w:p>
    <w:p w:rsidRDefault="00CD0EDC" w:rsidP="00634BDB" w:rsidR="00CD0EDC" w:rsidRPr="00CD0EDC">
      <w:pPr>
        <w:jc w:val="both"/>
      </w:pPr>
      <w:r w:rsidRPr="00CD0EDC">
        <w:t>- stečajnom upravitelju, na znanje</w:t>
      </w:r>
    </w:p>
    <w:sectPr w:rsidSect="00112E4C" w:rsidR="00CD0EDC" w:rsidRPr="00CD0E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134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6D9" w:rsidP="008C04AA" w:rsidR="006D26D9">
      <w:r>
        <w:separator/>
      </w:r>
    </w:p>
  </w:endnote>
  <w:endnote w:id="0" w:type="continuationSeparator">
    <w:p w:rsidRDefault="006D26D9" w:rsidP="008C04AA" w:rsidR="006D2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D83" w:rsidR="00117D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D83" w:rsidR="00117D8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D83" w:rsidR="00117D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6D9" w:rsidP="008C04AA" w:rsidR="006D26D9">
      <w:r>
        <w:separator/>
      </w:r>
    </w:p>
  </w:footnote>
  <w:footnote w:id="0" w:type="continuationSeparator">
    <w:p w:rsidRDefault="006D26D9" w:rsidP="008C04AA" w:rsidR="006D2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C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C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117D83">
      <w:t>Posl.br.: 10 St-530/16-27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</w:t>
    </w:r>
    <w:r w:rsidR="00CD0EDC">
      <w:t>530</w:t>
    </w:r>
    <w:r w:rsidR="008C6538">
      <w:t>/16-</w:t>
    </w:r>
    <w:r w:rsidR="00117D83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F8718D"/>
    <w:multiLevelType w:val="hybridMultilevel"/>
    <w:tmpl w:val="F77A974E"/>
    <w:lvl w:tplc="28BE7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12E4C"/>
    <w:rsid w:val="00117D83"/>
    <w:rsid w:val="00120DE3"/>
    <w:rsid w:val="00147056"/>
    <w:rsid w:val="00153A82"/>
    <w:rsid w:val="0016605C"/>
    <w:rsid w:val="001A1476"/>
    <w:rsid w:val="001E75F6"/>
    <w:rsid w:val="001F0797"/>
    <w:rsid w:val="00206E40"/>
    <w:rsid w:val="00220C40"/>
    <w:rsid w:val="002668F5"/>
    <w:rsid w:val="002B1A3F"/>
    <w:rsid w:val="002D0ACD"/>
    <w:rsid w:val="002D63A4"/>
    <w:rsid w:val="00321E37"/>
    <w:rsid w:val="00326C83"/>
    <w:rsid w:val="00335A51"/>
    <w:rsid w:val="0035048B"/>
    <w:rsid w:val="003A214E"/>
    <w:rsid w:val="003F1C52"/>
    <w:rsid w:val="003F58EA"/>
    <w:rsid w:val="0040642A"/>
    <w:rsid w:val="004336B9"/>
    <w:rsid w:val="00443160"/>
    <w:rsid w:val="00443C91"/>
    <w:rsid w:val="00482E79"/>
    <w:rsid w:val="00486CCF"/>
    <w:rsid w:val="00486F3D"/>
    <w:rsid w:val="004A08AF"/>
    <w:rsid w:val="004A2979"/>
    <w:rsid w:val="004B0184"/>
    <w:rsid w:val="00532730"/>
    <w:rsid w:val="00554328"/>
    <w:rsid w:val="005A5103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D26D9"/>
    <w:rsid w:val="006D7943"/>
    <w:rsid w:val="006E061C"/>
    <w:rsid w:val="0071183C"/>
    <w:rsid w:val="007126AC"/>
    <w:rsid w:val="0073321E"/>
    <w:rsid w:val="007542C0"/>
    <w:rsid w:val="007652ED"/>
    <w:rsid w:val="00774CCA"/>
    <w:rsid w:val="007D0A13"/>
    <w:rsid w:val="00803CC5"/>
    <w:rsid w:val="008375D6"/>
    <w:rsid w:val="00862030"/>
    <w:rsid w:val="0088211F"/>
    <w:rsid w:val="00887DAA"/>
    <w:rsid w:val="00896573"/>
    <w:rsid w:val="008C04AA"/>
    <w:rsid w:val="008C29DD"/>
    <w:rsid w:val="008C6528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392C"/>
    <w:rsid w:val="00A8141E"/>
    <w:rsid w:val="00A85502"/>
    <w:rsid w:val="00A96EF7"/>
    <w:rsid w:val="00AD3F57"/>
    <w:rsid w:val="00AE7866"/>
    <w:rsid w:val="00AF2FA5"/>
    <w:rsid w:val="00AF3BC7"/>
    <w:rsid w:val="00B05DBB"/>
    <w:rsid w:val="00B271A9"/>
    <w:rsid w:val="00B27670"/>
    <w:rsid w:val="00B33D41"/>
    <w:rsid w:val="00B4030D"/>
    <w:rsid w:val="00B404AB"/>
    <w:rsid w:val="00B90BC5"/>
    <w:rsid w:val="00BC6E78"/>
    <w:rsid w:val="00BD52B2"/>
    <w:rsid w:val="00C34ABC"/>
    <w:rsid w:val="00C52179"/>
    <w:rsid w:val="00C643AD"/>
    <w:rsid w:val="00C764D7"/>
    <w:rsid w:val="00CA16DB"/>
    <w:rsid w:val="00CD0EDC"/>
    <w:rsid w:val="00CD29E7"/>
    <w:rsid w:val="00CE38D4"/>
    <w:rsid w:val="00D22FE2"/>
    <w:rsid w:val="00D25E6F"/>
    <w:rsid w:val="00D25F40"/>
    <w:rsid w:val="00D37E26"/>
    <w:rsid w:val="00D93C22"/>
    <w:rsid w:val="00DB1B9E"/>
    <w:rsid w:val="00DE0F0E"/>
    <w:rsid w:val="00E13AF4"/>
    <w:rsid w:val="00E333BA"/>
    <w:rsid w:val="00E5230C"/>
    <w:rsid w:val="00E60ABE"/>
    <w:rsid w:val="00E70456"/>
    <w:rsid w:val="00EB0698"/>
    <w:rsid w:val="00ED59A1"/>
    <w:rsid w:val="00EE7DC4"/>
    <w:rsid w:val="00F07B51"/>
    <w:rsid w:val="00F55BF7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E1CCF-3BE8-4243-8E8E-F526204D4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1825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2016-09-21T06:42:00Z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2016-09-21T06:47:00Z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