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5c44" w14:paraId="8285c4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90733">
        <w:t>4012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90733">
        <w:t>4012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90733">
        <w:t>AGENCIJA d.o.o., OIB 22771947329, Zagreb, I. odvojak Antuna Arbanasa 8</w:t>
      </w:r>
      <w:r>
        <w:t xml:space="preserve">.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90733">
        <w:t>240.774,96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A1D14"/>
    <w:rsid w:val="004B4B7E"/>
    <w:rsid w:val="00524D3D"/>
    <w:rsid w:val="006156D0"/>
    <w:rsid w:val="0064498B"/>
    <w:rsid w:val="00690733"/>
    <w:rsid w:val="006D3911"/>
    <w:rsid w:val="00726015"/>
    <w:rsid w:val="007D6D1C"/>
    <w:rsid w:val="008C31DE"/>
    <w:rsid w:val="00916F5B"/>
    <w:rsid w:val="009A248B"/>
    <w:rsid w:val="00AF31FC"/>
    <w:rsid w:val="00B00AAF"/>
    <w:rsid w:val="00B37548"/>
    <w:rsid w:val="00BC1743"/>
    <w:rsid w:val="00C33CA7"/>
    <w:rsid w:val="00C445F4"/>
    <w:rsid w:val="00D660C0"/>
    <w:rsid w:val="00D970B2"/>
    <w:rsid w:val="00EB6112"/>
    <w:rsid w:val="00F4710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St-4012/2015</izvorni_sadrzaj>
    <derivirana_varijabla naziv="DomainObject.Predmet.OznakaBroj_1">St-4012/2015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 d.o.o. zastupanog po punomoćniku Vanja Antolović</izvorni_sadrzaj>
    <derivirana_varijabla naziv="DomainObject.Predmet.ProtustrankaFormated_1">  AGENCIJA  d.o.o. zastupanog po punomoćniku Vanja Antolović</derivirana_varijabla>
  </DomainObject.Predmet.ProtustrankaFormated>
  <DomainObject.Predmet.ProtustrankaFormatedOIB>
    <izvorni_sadrzaj>  AGENCIJA  d.o.o., OIB 22771947329 zastupanog po punomoćniku Vanja Antolović</izvorni_sadrzaj>
    <derivirana_varijabla naziv="DomainObject.Predmet.ProtustrankaFormatedOIB_1">  AGENCIJA  d.o.o., OIB 22771947329 zastupanog po punomoćniku Vanja Antolović</derivirana_varijabla>
  </DomainObject.Predmet.ProtustrankaFormatedOIB>
  <DomainObject.Predmet.ProtustrankaFormatedWithAdress>
    <izvorni_sadrzaj> AGENCIJA  d.o.o., I. odvojak Antuna Arbanasa 8, 10000 Zagreb zastupanog po punomoćniku Vanja Antolović</izvorni_sadrzaj>
    <derivirana_varijabla naziv="DomainObject.Predmet.ProtustrankaFormatedWithAdress_1"> AGENCIJA  d.o.o., I. odvojak Antuna Arbanasa 8, 10000 Zagreb zastupanog po punomoćniku Vanja Antolović</derivirana_varijabla>
  </DomainObject.Predmet.ProtustrankaFormatedWithAdress>
  <DomainObject.Predmet.ProtustrankaFormatedWithAdressOIB>
    <izvorni_sadrzaj> AGENCIJA  d.o.o., OIB 22771947329, I. odvojak Antuna Arbanasa 8, 10000 Zagreb zastupanog po punomoćniku Vanja Antolović</izvorni_sadrzaj>
    <derivirana_varijabla naziv="DomainObject.Predmet.ProtustrankaFormatedWithAdressOIB_1"> AGENCIJA  d.o.o., OIB 22771947329, I. odvojak Antuna Arbanasa 8, 10000 Zagreb zastupanog po punomoćniku Vanja Antolović</derivirana_varijabla>
  </DomainObject.Predmet.ProtustrankaFormatedWithAdressOIB>
  <DomainObject.Predmet.ProtustrankaWithAdress>
    <izvorni_sadrzaj>AGENCIJA  d.o.o. I. odvojak Antuna Arbanasa 8, 10000 Zagreb</izvorni_sadrzaj>
    <derivirana_varijabla naziv="DomainObject.Predmet.ProtustrankaWithAdress_1">AGENCIJA  d.o.o. I. odvojak Antuna Arbanasa 8, 10000 Zagreb</derivirana_varijabla>
  </DomainObject.Predmet.ProtustrankaWithAdress>
  <DomainObject.Predmet.ProtustrankaWithAdressOIB>
    <izvorni_sadrzaj>AGENCIJA  d.o.o., OIB 22771947329, I. odvojak Antuna Arbanasa 8, 10000 Zagreb</izvorni_sadrzaj>
    <derivirana_varijabla naziv="DomainObject.Predmet.ProtustrankaWithAdressOIB_1">AGENCIJA  d.o.o., OIB 22771947329, I. odvojak Antuna Arbanasa 8, 10000 Zagreb</derivirana_varijabla>
  </DomainObject.Predmet.ProtustrankaWithAdressOIB>
  <DomainObject.Predmet.ProtustrankaNazivFormated>
    <izvorni_sadrzaj>AGENCIJA  d.o.o.</izvorni_sadrzaj>
    <derivirana_varijabla naziv="DomainObject.Predmet.ProtustrankaNazivFormated_1">AGENCIJA  d.o.o.</derivirana_varijabla>
  </DomainObject.Predmet.ProtustrankaNazivFormated>
  <DomainObject.Predmet.ProtustrankaNazivFormatedOIB>
    <izvorni_sadrzaj>AGENCIJA  d.o.o., OIB 22771947329</izvorni_sadrzaj>
    <derivirana_varijabla naziv="DomainObject.Predmet.ProtustrankaNazivFormatedOIB_1">AGENCIJA  d.o.o., OIB 22771947329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AGENCIJA  d.o.o. zastupanog po punomoćniku Vanja Antolović</item>
    </izvorni_sadrzaj>
    <derivirana_varijabla naziv="DomainObject.Predmet.ProtuStrankaListFormated_1">
      <item>AGENCIJA  d.o.o. zastupanog po punomoćniku Vanja Antolović</item>
    </derivirana_varijabla>
  </DomainObject.Predmet.ProtuStrankaListFormated>
  <DomainObject.Predmet.ProtuStrankaListFormatedOIB>
    <izvorni_sadrzaj>
      <item>AGENCIJA  d.o.o., OIB 22771947329 zastupanog po punomoćniku Vanja Antolović</item>
    </izvorni_sadrzaj>
    <derivirana_varijabla naziv="DomainObject.Predmet.ProtuStrankaListFormatedOIB_1">
      <item>AGENCIJA  d.o.o., OIB 22771947329 zastupanog po punomoćniku Vanja Antolović</item>
    </derivirana_varijabla>
  </DomainObject.Predmet.ProtuStrankaListFormatedOIB>
  <DomainObject.Predmet.ProtuStrankaListFormatedWithAdress>
    <izvorni_sadrzaj>
      <item>AGENCIJA  d.o.o., I. odvojak Antuna Arbanasa 8, 10000 Zagreb zastupanog po punomoćniku Vanja Antolović</item>
    </izvorni_sadrzaj>
    <derivirana_varijabla naziv="DomainObject.Predmet.ProtuStrankaListFormatedWithAdress_1">
      <item>AGENCIJA  d.o.o., I. odvojak Antuna Arbanasa 8, 10000 Zagreb zastupanog po punomoćniku Vanja Antolović</item>
    </derivirana_varijabla>
  </DomainObject.Predmet.ProtuStrankaListFormatedWithAdress>
  <DomainObject.Predmet.ProtuStrankaListFormatedWithAdressOIB>
    <izvorni_sadrzaj>
      <item>AGENCIJA  d.o.o., OIB 22771947329, I. odvojak Antuna Arbanasa 8, 10000 Zagreb zastupanog po punomoćniku Vanja Antolović</item>
    </izvorni_sadrzaj>
    <derivirana_varijabla naziv="DomainObject.Predmet.ProtuStrankaListFormatedWithAdressOIB_1">
      <item>AGENCIJA  d.o.o., OIB 22771947329, I. odvojak Antuna Arbanasa 8, 10000 Zagreb zastupanog po punomoćniku Vanja Antolović</item>
    </derivirana_varijabla>
  </DomainObject.Predmet.ProtuStrankaListFormatedWithAdressOIB>
  <DomainObject.Predmet.ProtuStrankaListNazivFormated>
    <izvorni_sadrzaj>
      <item>AGENCIJA  d.o.o.</item>
    </izvorni_sadrzaj>
    <derivirana_varijabla naziv="DomainObject.Predmet.ProtuStrankaListNazivFormated_1">
      <item>AGENCIJA  d.o.o.</item>
    </derivirana_varijabla>
  </DomainObject.Predmet.ProtuStrankaListNazivFormated>
  <DomainObject.Predmet.ProtuStrankaListNazivFormatedOIB>
    <izvorni_sadrzaj>
      <item>AGENCIJA  d.o.o., OIB 22771947329</item>
    </izvorni_sadrzaj>
    <derivirana_varijabla naziv="DomainObject.Predmet.ProtuStrankaListNazivFormatedOIB_1">
      <item>AGENCIJA  d.o.o., OIB 22771947329</item>
    </derivirana_varijabla>
  </DomainObject.Predmet.ProtuStrankaListNazivFormatedOIB>
  <DomainObject.Predmet.OstaliListFormated>
    <izvorni_sadrzaj>
      <item>Vanja Antolović punomoćnik sudionika u postupku AGENCIJA  d.o.o.</item>
    </izvorni_sadrzaj>
    <derivirana_varijabla naziv="DomainObject.Predmet.OstaliListFormated_1">
      <item>Vanja Antolović punomoćnik sudionika u postupku AGENCIJA  d.o.o.</item>
    </derivirana_varijabla>
  </DomainObject.Predmet.OstaliListFormated>
  <DomainObject.Predmet.OstaliListFormatedOIB>
    <izvorni_sadrzaj>
      <item>Vanja Antolović, OIB 41431825753 punomoćnik sudionika u postupku AGENCIJA  d.o.o.</item>
    </izvorni_sadrzaj>
    <derivirana_varijabla naziv="DomainObject.Predmet.OstaliListFormatedOIB_1">
      <item>Vanja Antolović, OIB 41431825753 punomoćnik sudionika u postupku AGENCIJA  d.o.o.</item>
    </derivirana_varijabla>
  </DomainObject.Predmet.OstaliListFormatedOIB>
  <DomainObject.Predmet.OstaliListFormatedWithAdress>
    <izvorni_sadrzaj>
      <item>Vanja Antolović, Argonautska ulica 72, 52100 Pula punomoćnik sudionika u postupku AGENCIJA  d.o.o.</item>
    </izvorni_sadrzaj>
    <derivirana_varijabla naziv="DomainObject.Predmet.OstaliListFormatedWithAdress_1">
      <item>Vanja Antolović, Argonautska ulica 72, 52100 Pula punomoćnik sudionika u postupku AGENCIJA  d.o.o.</item>
    </derivirana_varijabla>
  </DomainObject.Predmet.OstaliListFormatedWithAdress>
  <DomainObject.Predmet.OstaliListFormatedWithAdressOIB>
    <izvorni_sadrzaj>
      <item>Vanja Antolović, OIB 41431825753, Argonautska ulica 72, 52100 Pula punomoćnik sudionika u postupku AGENCIJA  d.o.o.</item>
    </izvorni_sadrzaj>
    <derivirana_varijabla naziv="DomainObject.Predmet.OstaliListFormatedWithAdressOIB_1">
      <item>Vanja Antolović, OIB 41431825753, Argonautska ulica 72, 52100 Pula punomoćnik sudionika u postupku AGENCIJA  d.o.o.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AGENCIJA  d.o.o.</izvorni_sadrzaj>
    <derivirana_varijabla naziv="DomainObject.Predmet.ProtustrankaIDrugi_1">AGENCIJA 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AGENCIJA  d.o.o., OIB 22771947329, I. odvojak Antuna Arbanasa 8, 10000 Zagreb</izvorni_sadrzaj>
    <derivirana_varijabla naziv="DomainObject.Predmet.ProtustrankaIDrugiAdressOIB_1">AGENCIJA  d.o.o., OIB 22771947329, I. odvojak Antuna Arbanasa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AGENCIJA  d.o.o.</item>
      <item>Vanja Antolović</item>
    </izvorni_sadrzaj>
    <derivirana_varijabla naziv="DomainObject.Predmet.SudioniciListNaziv_1">
      <item>FINA Regionalni centar Zagreb</item>
      <item>AGENCIJA  d.o.o.</item>
      <item>Vanja Antolović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AGENCIJA  d.o.o., OIB 22771947329, I. odvojak Antuna Arbanasa 8,10000 Zagreb</item>
      <item>Vanja Antolović, OIB 41431825753, Argonautska ulica 72,52100 Pula</item>
    </izvorni_sadrzaj>
    <derivirana_varijabla naziv="DomainObject.Predmet.SudioniciListAdressOIB_1">
      <item>FINA Regionalni centar Zagreb, OIB 85821130368, Trg svibanjskih žrtava 1995. br 1,10000 Zagreb</item>
      <item>AGENCIJA  d.o.o., OIB 22771947329, I. odvojak Antuna Arbanasa 8,10000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22771947329</item>
      <item>, OIB 41431825753</item>
    </izvorni_sadrzaj>
    <derivirana_varijabla naziv="DomainObject.Predmet.SudioniciListNazivOIB_1">
      <item>, OIB 85821130368</item>
      <item>, OIB 22771947329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1332</properties:Characters>
  <properties:Lines>48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2016-01-15T10:12:00Z</cp:lastPrinted>
  <dcterms:modified xmlns:xsi="http://www.w3.org/2001/XMLSchema-instance" xsi:type="dcterms:W3CDTF">2016-01-15T10:12:00Z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