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ad19" w14:paraId="1a4ad19" w:rsidRDefault="00120A02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5065F3">
        <w:t>59/2011</w:t>
      </w:r>
      <w:r w:rsidR="00E265DB">
        <w:t>-467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3E4B9B">
        <w:t>stečajnom postupku nad dužnikom</w:t>
      </w:r>
      <w:r w:rsidR="00E454F2">
        <w:t xml:space="preserve"> </w:t>
      </w:r>
      <w:r w:rsidR="00E265DB">
        <w:t>KAMEN -INGRAD d.d</w:t>
      </w:r>
      <w:r w:rsidR="00120A02">
        <w:t>, u stečaju Velika</w:t>
      </w:r>
      <w:r w:rsidR="002D760F">
        <w:t xml:space="preserve">, </w:t>
      </w:r>
      <w:r w:rsidR="00C12E1E">
        <w:t xml:space="preserve"> dana </w:t>
      </w:r>
      <w:r w:rsidR="00E265DB">
        <w:t>20.travnja</w:t>
      </w:r>
      <w:r w:rsidR="002D760F">
        <w:t xml:space="preserve"> 2017</w:t>
      </w:r>
      <w:r w:rsidR="008151CD">
        <w:t>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E265DB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E265DB">
        <w:t xml:space="preserve">o dosudi </w:t>
      </w:r>
      <w:r w:rsidR="00C12E1E">
        <w:t>ovog suda</w:t>
      </w:r>
      <w:r w:rsidR="004D0B76">
        <w:t xml:space="preserve"> posl.br. </w:t>
      </w:r>
      <w:r w:rsidR="00120A02">
        <w:t>St-</w:t>
      </w:r>
      <w:r w:rsidR="00E265DB">
        <w:t>59/2011-466</w:t>
      </w:r>
      <w:r w:rsidR="00120A02">
        <w:t xml:space="preserve"> od </w:t>
      </w:r>
      <w:r w:rsidR="00E265DB">
        <w:t>19.travnja</w:t>
      </w:r>
      <w:r w:rsidR="002D760F">
        <w:t xml:space="preserve"> 2017. </w:t>
      </w:r>
      <w:r w:rsidR="00C029B5">
        <w:t>utoliko što</w:t>
      </w:r>
      <w:r w:rsidR="002D760F">
        <w:t xml:space="preserve"> </w:t>
      </w:r>
      <w:r w:rsidR="00E265DB">
        <w:t xml:space="preserve">u toč.I </w:t>
      </w:r>
      <w:r w:rsidR="003B46FF">
        <w:t>izreke rješenja, umjesto pogreš</w:t>
      </w:r>
      <w:r w:rsidR="00E265DB">
        <w:t>no označene k.č.br.912/16, treba stajati: "k.č.br.912/6".</w:t>
      </w:r>
    </w:p>
    <w:p w:rsidRDefault="00E265DB" w:rsidP="00C12E1E" w:rsidR="00E265DB">
      <w:pPr>
        <w:jc w:val="both"/>
      </w:pPr>
    </w:p>
    <w:p w:rsidRDefault="00120A02" w:rsidP="00C12E1E" w:rsidR="009665E5">
      <w:pPr>
        <w:jc w:val="both"/>
      </w:pPr>
      <w:r>
        <w:tab/>
      </w:r>
      <w:r w:rsidR="003E4B9B">
        <w:tab/>
        <w:t>U ostalom dijelu rješenje ostaje neizmijenjeno.</w:t>
      </w:r>
      <w:r w:rsidR="00E454F2">
        <w:tab/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120A02" w:rsidP="00C3222D" w:rsidR="006C6A09">
      <w:pPr>
        <w:jc w:val="both"/>
      </w:pPr>
      <w:r>
        <w:tab/>
        <w:t>Prilikom pisanja rješenja o dosudi br. St-</w:t>
      </w:r>
      <w:r w:rsidR="00E265DB">
        <w:t>59/2011-466</w:t>
      </w:r>
      <w:r>
        <w:t xml:space="preserve"> od </w:t>
      </w:r>
      <w:r w:rsidR="00E265DB">
        <w:t>19.travnja</w:t>
      </w:r>
      <w:r>
        <w:t xml:space="preserve"> 2017. sud je očitom </w:t>
      </w:r>
      <w:r w:rsidR="003B46FF">
        <w:t>omaškom</w:t>
      </w:r>
      <w:r w:rsidR="00E265DB">
        <w:t xml:space="preserve"> u pisanju brojeva u toč. </w:t>
      </w:r>
      <w:r>
        <w:t xml:space="preserve">I izreke rješenja </w:t>
      </w:r>
      <w:r w:rsidR="00E265DB">
        <w:t>označio pogrešan broj k.č. za nekretninu koja je bila predmetom prodaje, jer je naveo oznaku sa k.č.br.912/16, umjesto k.č.br.912/6</w:t>
      </w:r>
      <w:r>
        <w:t xml:space="preserve">, pa je iz tih razloga valjalo ovim rješenjem pogrešku ispraviti i odlučiti kao 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E265DB">
        <w:t>20.travnja</w:t>
      </w:r>
      <w:r w:rsidR="00C44E4E">
        <w:t xml:space="preserve"> 2017</w:t>
      </w:r>
      <w:r w:rsidR="007D72A6">
        <w:t>.g.</w:t>
      </w:r>
    </w:p>
    <w:p w:rsidRDefault="007D72A6" w:rsidR="00156DBE">
      <w:r>
        <w:t xml:space="preserve">                                                                                                          SUTKINJA:</w:t>
      </w:r>
    </w:p>
    <w:p w:rsidRDefault="00DF032E" w:rsidR="00DF032E"/>
    <w:p w:rsidRDefault="007D72A6" w:rsidR="003B46FF">
      <w:r>
        <w:t xml:space="preserve">                                                                                                       Vesna Vukelić</w:t>
      </w:r>
      <w:r w:rsidR="003B46FF">
        <w:t>,v.r</w:t>
      </w:r>
    </w:p>
    <w:p w:rsidRDefault="003B46FF" w:rsidR="003B46FF">
      <w:r>
        <w:t xml:space="preserve">                                                                         </w:t>
      </w:r>
    </w:p>
    <w:p w:rsidRDefault="003B46FF" w:rsidR="003B46FF">
      <w:r>
        <w:t xml:space="preserve">                                                                   Za točnost otpravka-ovlašteni službenik:</w:t>
      </w:r>
    </w:p>
    <w:p w:rsidRDefault="003B46FF" w:rsidR="003B46FF">
      <w:r>
        <w:t xml:space="preserve">                                                                                          Anica Ižaković</w:t>
      </w:r>
    </w:p>
    <w:p w:rsidRDefault="003B46FF" w:rsidR="003B46FF"/>
    <w:p w:rsidRDefault="005C42F3" w:rsidR="00B15AE5">
      <w:r>
        <w:t xml:space="preserve"> 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pPr>
        <w:rPr>
          <w:sz w:val="20"/>
          <w:szCs w:val="20"/>
        </w:rPr>
      </w:pPr>
      <w:r w:rsidRPr="00C12E1E">
        <w:rPr>
          <w:sz w:val="20"/>
          <w:szCs w:val="20"/>
        </w:rPr>
        <w:t>stanici e-oglasna ploča suda.</w:t>
      </w:r>
    </w:p>
    <w:p w:rsidRDefault="00120A02" w:rsidR="00120A02">
      <w:pPr>
        <w:rPr>
          <w:sz w:val="20"/>
          <w:szCs w:val="20"/>
        </w:rPr>
      </w:pPr>
    </w:p>
    <w:p w:rsidRDefault="00120A02" w:rsidR="00120A02">
      <w:pPr>
        <w:rPr>
          <w:sz w:val="20"/>
          <w:szCs w:val="20"/>
        </w:rPr>
      </w:pPr>
    </w:p>
    <w:p w:rsidRDefault="00120A02" w:rsidR="00120A02">
      <w:pPr>
        <w:rPr>
          <w:sz w:val="20"/>
          <w:szCs w:val="20"/>
        </w:rPr>
      </w:pPr>
    </w:p>
    <w:p w:rsidRDefault="00BF6027" w:rsidR="00BF6027"/>
    <w:p w:rsidRDefault="008E4EFF" w:rsidP="007424D3" w:rsidR="008E4EFF">
      <w:pPr>
        <w:rPr>
          <w:sz w:val="20"/>
          <w:szCs w:val="20"/>
        </w:rPr>
      </w:pPr>
    </w:p>
    <w:p w:rsidRDefault="008E4EFF" w:rsidP="007424D3" w:rsidR="008E4EFF">
      <w:pPr>
        <w:rPr>
          <w:sz w:val="20"/>
          <w:szCs w:val="20"/>
        </w:rPr>
      </w:pPr>
    </w:p>
    <w:p w:rsidRDefault="008E4EFF" w:rsidP="007424D3" w:rsidR="008E4EFF">
      <w:pPr>
        <w:rPr>
          <w:sz w:val="20"/>
          <w:szCs w:val="20"/>
        </w:rPr>
      </w:pPr>
    </w:p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steč.upravitelju</w:t>
      </w:r>
    </w:p>
    <w:p w:rsidRDefault="00120A02" w:rsidP="00DF032E" w:rsidR="00DF032E">
      <w:pPr>
        <w:numPr>
          <w:ilvl w:val="0"/>
          <w:numId w:val="6"/>
        </w:numPr>
        <w:jc w:val="both"/>
      </w:pPr>
      <w:r>
        <w:t>kupcu</w:t>
      </w:r>
    </w:p>
    <w:p w:rsidRDefault="00120A02" w:rsidP="00DF032E" w:rsidR="00120A02">
      <w:pPr>
        <w:numPr>
          <w:ilvl w:val="0"/>
          <w:numId w:val="6"/>
        </w:numPr>
        <w:jc w:val="both"/>
      </w:pPr>
      <w:r>
        <w:t>razlučnom vjerovniku</w:t>
      </w:r>
    </w:p>
    <w:p w:rsidRDefault="00E265DB" w:rsidP="00DF032E" w:rsidR="00E265DB">
      <w:pPr>
        <w:numPr>
          <w:ilvl w:val="0"/>
          <w:numId w:val="6"/>
        </w:numPr>
        <w:jc w:val="both"/>
      </w:pPr>
      <w:r>
        <w:t>ZK odjelu Općinskog suda u Požegi, po pravomoćnosti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5EB2"/>
    <w:rsid w:val="00096004"/>
    <w:rsid w:val="000C43E4"/>
    <w:rsid w:val="000C4981"/>
    <w:rsid w:val="000D4F30"/>
    <w:rsid w:val="000E2DB7"/>
    <w:rsid w:val="0010793A"/>
    <w:rsid w:val="00120A02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A3AC0"/>
    <w:rsid w:val="002B2D78"/>
    <w:rsid w:val="002D760F"/>
    <w:rsid w:val="002D7D5B"/>
    <w:rsid w:val="002E0552"/>
    <w:rsid w:val="002E1BA6"/>
    <w:rsid w:val="003337C8"/>
    <w:rsid w:val="003909E1"/>
    <w:rsid w:val="003B46FF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B10E3"/>
    <w:rsid w:val="004B6999"/>
    <w:rsid w:val="004C311A"/>
    <w:rsid w:val="004D0B76"/>
    <w:rsid w:val="004E6D12"/>
    <w:rsid w:val="005065F3"/>
    <w:rsid w:val="00535A94"/>
    <w:rsid w:val="00561995"/>
    <w:rsid w:val="00595124"/>
    <w:rsid w:val="005A7414"/>
    <w:rsid w:val="005C42F3"/>
    <w:rsid w:val="0063509E"/>
    <w:rsid w:val="00660C49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3E72"/>
    <w:rsid w:val="007B789C"/>
    <w:rsid w:val="007D72A6"/>
    <w:rsid w:val="00802114"/>
    <w:rsid w:val="008151CD"/>
    <w:rsid w:val="00820615"/>
    <w:rsid w:val="00832455"/>
    <w:rsid w:val="00850127"/>
    <w:rsid w:val="00852388"/>
    <w:rsid w:val="008703CC"/>
    <w:rsid w:val="008900CD"/>
    <w:rsid w:val="008A2BE6"/>
    <w:rsid w:val="008E4EFF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A41CE"/>
    <w:rsid w:val="009C5D53"/>
    <w:rsid w:val="009C6F48"/>
    <w:rsid w:val="009C7AB0"/>
    <w:rsid w:val="00A04F52"/>
    <w:rsid w:val="00A52AEA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265DB"/>
    <w:rsid w:val="00E342F0"/>
    <w:rsid w:val="00E454F2"/>
    <w:rsid w:val="00E76A32"/>
    <w:rsid w:val="00E96165"/>
    <w:rsid w:val="00EC7BF4"/>
    <w:rsid w:val="00EE1D71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A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5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A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5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290</properties:Words>
  <properties:Characters>1493</properties:Characters>
  <properties:Lines>58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2017-04-20T08:50:00Z</dcterms:created>
  <dc:creator>Korisnik</dc:creator>
  <cp:lastModifiedBy>wsadmin</cp:lastModifiedBy>
  <cp:lastPrinted>2017-04-20T08:49:00Z</cp:lastPrinted>
  <dcterms:modified xmlns:xsi="http://www.w3.org/2001/XMLSchema-instance" xsi:type="dcterms:W3CDTF">2017-04-20T08:51:00Z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