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3878" w14:paraId="dcf3878" w:rsidRDefault="00E24B85" w:rsidP="00E24B85" w:rsidR="00E24B85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4B85" w:rsidP="00E24B85" w:rsidR="00E24B85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E24B85" w:rsidP="00E24B85" w:rsidR="00E24B8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24B85" w:rsidP="00E24B85" w:rsidR="00E24B8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24B85" w:rsidP="00E24B85" w:rsidR="00E24B85"/>
    <w:p w:rsidRDefault="00E24B85" w:rsidP="00E24B85" w:rsidR="00E24B8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E24B85" w:rsidP="00E24B85" w:rsidR="00E24B8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E24B85" w:rsidP="00E24B85" w:rsidR="00E24B8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E24B85" w:rsidP="00E24B85" w:rsidR="00E24B8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24B85" w:rsidP="00E24B85" w:rsidR="00E24B8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9758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G. B. INSTALACIJE d. o. o. Pula, Uskočka 24, OIB 89880276345,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E24B85" w:rsidP="00E24B85" w:rsidR="00E24B8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24B85" w:rsidP="00E24B85" w:rsidR="00E24B8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E24B85" w:rsidP="00E24B85" w:rsidR="00E24B8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24B85" w:rsidP="00E24B85" w:rsidR="00E24B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G. B. INSTALACIJE d. o. o. Pula, Uskočka 24, OIB 89880276345.</w:t>
      </w:r>
    </w:p>
    <w:p w:rsidRDefault="00E24B85" w:rsidP="00E24B85" w:rsidR="00E24B8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24B85" w:rsidP="00E24B85" w:rsidR="00E24B85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E24B85" w:rsidP="00E24B85" w:rsidR="00E24B8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24B85" w:rsidP="00E24B85" w:rsidR="00E24B8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G. B. INSTALACIJE d. o. o.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1073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61.197,52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E24B85" w:rsidP="00E24B85" w:rsidR="00E24B8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24B85" w:rsidP="00E24B85" w:rsidR="00E24B8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E24B85" w:rsidP="00E24B85" w:rsidR="00E24B8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24B85" w:rsidP="00E24B85" w:rsidR="00E24B8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E24B85" w:rsidP="00E24B85" w:rsidR="00E24B85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E24B85" w:rsidP="00E24B85" w:rsidR="00E24B8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E24B85" w:rsidP="00E24B85" w:rsidR="00E24B8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24B85" w:rsidP="00E24B85" w:rsidR="00E24B8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E24B85" w:rsidP="00E24B85" w:rsidR="00E24B8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E24B85" w:rsidP="00E24B85" w:rsidR="00E24B8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E24B85" w:rsidP="00E24B85" w:rsidR="00E24B8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E24B85" w:rsidP="00E24B85" w:rsidR="00E24B8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E24B85" w:rsidP="00E24B85" w:rsidR="00E24B85" w:rsidRPr="00D05CA9">
      <w:pPr>
        <w:tabs>
          <w:tab w:pos="4116" w:val="left"/>
        </w:tabs>
      </w:pPr>
    </w:p>
    <w:p w:rsidRDefault="00E24B85" w:rsidP="00E24B85" w:rsidR="00E24B85" w:rsidRPr="00D05CA9">
      <w:pPr>
        <w:tabs>
          <w:tab w:pos="4116" w:val="left"/>
        </w:tabs>
      </w:pPr>
    </w:p>
    <w:p w:rsidRDefault="00E24B85" w:rsidP="00E24B85" w:rsidR="00E24B85" w:rsidRPr="00D05CA9">
      <w:pPr>
        <w:tabs>
          <w:tab w:pos="4116" w:val="left"/>
        </w:tabs>
      </w:pPr>
    </w:p>
    <w:p w:rsidRDefault="00E24B85" w:rsidP="00E24B85" w:rsidR="00E24B85" w:rsidRPr="00D05CA9">
      <w:pPr>
        <w:tabs>
          <w:tab w:pos="4116" w:val="left"/>
        </w:tabs>
      </w:pPr>
    </w:p>
    <w:p w:rsidRDefault="00E24B85" w:rsidP="00E24B85" w:rsidR="00E24B85" w:rsidRPr="00D05CA9">
      <w:pPr>
        <w:tabs>
          <w:tab w:pos="4116" w:val="left"/>
        </w:tabs>
      </w:pPr>
    </w:p>
    <w:p w:rsidRDefault="00E24B85" w:rsidP="00E24B85" w:rsidR="00E24B85" w:rsidRPr="00D05CA9">
      <w:pPr>
        <w:tabs>
          <w:tab w:pos="4116" w:val="left"/>
        </w:tabs>
      </w:pPr>
    </w:p>
    <w:p w:rsidRDefault="00E24B85" w:rsidP="00E24B85" w:rsidR="00E24B85" w:rsidRPr="00D05CA9">
      <w:pPr>
        <w:tabs>
          <w:tab w:pos="4116" w:val="left"/>
        </w:tabs>
      </w:pPr>
    </w:p>
    <w:p w:rsidRDefault="00E24B85" w:rsidP="00E24B85" w:rsidR="00E24B85" w:rsidRPr="00D05CA9">
      <w:pPr>
        <w:tabs>
          <w:tab w:pos="4116" w:val="left"/>
        </w:tabs>
      </w:pPr>
    </w:p>
    <w:p w:rsidRDefault="00E24B85" w:rsidP="00E24B85" w:rsidR="00E24B85" w:rsidRPr="00D05CA9">
      <w:pPr>
        <w:tabs>
          <w:tab w:pos="4116" w:val="left"/>
        </w:tabs>
      </w:pPr>
    </w:p>
    <w:p w:rsidRDefault="00E24B85" w:rsidP="00E24B85" w:rsidR="00E24B85" w:rsidRPr="00D05CA9"/>
    <w:p w:rsidRDefault="00E24B85" w:rsidP="00E24B85" w:rsidR="00E24B85" w:rsidRPr="00D05CA9"/>
    <w:p w:rsidRDefault="00E24B85" w:rsidP="00E24B85" w:rsidR="00E24B85" w:rsidRPr="00D05CA9"/>
    <w:p w:rsidRDefault="00E24B85" w:rsidP="00E24B85" w:rsidR="00E24B85" w:rsidRPr="00D05CA9"/>
    <w:p w:rsidRDefault="00E24B85" w:rsidP="00E24B85" w:rsidR="00E24B85" w:rsidRPr="00D05CA9"/>
    <w:p w:rsidRDefault="00E24B85" w:rsidP="00E24B85" w:rsidR="00E24B85" w:rsidRPr="00D05CA9"/>
    <w:p w:rsidRDefault="00E24B85" w:rsidP="00E24B85" w:rsidR="00E24B85" w:rsidRPr="00D05CA9"/>
    <w:p w:rsidRDefault="00E24B85" w:rsidP="00E24B85" w:rsidR="00E24B85" w:rsidRPr="00D05CA9"/>
    <w:p w:rsidRDefault="00E24B85" w:rsidP="00E24B85" w:rsidR="00E24B85" w:rsidRPr="00D05CA9"/>
    <w:p w:rsidRDefault="00E24B85" w:rsidP="00E24B85" w:rsidR="00E24B85" w:rsidRPr="00D05CA9"/>
    <w:p w:rsidRDefault="00E24B85" w:rsidP="00E24B85" w:rsidR="00E24B85" w:rsidRPr="00D05CA9"/>
    <w:p w:rsidRDefault="00E24B85" w:rsidP="00E24B85" w:rsidR="00E24B85" w:rsidRPr="00D05CA9"/>
    <w:p w:rsidRDefault="00E24B85" w:rsidP="00E24B85" w:rsidR="00E24B85" w:rsidRPr="00D05CA9"/>
    <w:p w:rsidRDefault="00E24B85" w:rsidP="00E24B85" w:rsidR="00E24B85" w:rsidRPr="00D05CA9"/>
    <w:p w:rsidRDefault="00E24B85" w:rsidP="00E24B85" w:rsidR="00E24B85" w:rsidRPr="00D05CA9"/>
    <w:p w:rsidRDefault="00E24B85" w:rsidP="00E24B85" w:rsidR="00E24B85"/>
    <w:p w:rsidRDefault="00E24B85" w:rsidP="00E24B85" w:rsidR="00E24B85"/>
    <w:p w:rsidRDefault="00E24B85" w:rsidP="00E24B85" w:rsidR="00E24B85"/>
    <w:p w:rsidRDefault="00E24B85" w:rsidP="00E24B85" w:rsidR="00E24B85"/>
    <w:p w:rsidRDefault="00E24B85" w:rsidP="00E24B85" w:rsidR="00E24B85"/>
    <w:p w:rsidRDefault="00E24B85" w:rsidP="00E24B85" w:rsidR="00E24B85"/>
    <w:p w:rsidRDefault="00E24B85" w:rsidP="00E24B85" w:rsidR="00E24B85"/>
    <w:p w:rsidRDefault="00E24B85" w:rsidP="00E24B85" w:rsidR="00E24B85"/>
    <w:p w:rsidRDefault="00E24B85" w:rsidP="00E24B85" w:rsidR="00E24B85"/>
    <w:p w:rsidRDefault="00E24B85" w:rsidP="00E24B85" w:rsidR="00E24B85"/>
    <w:p w:rsidRDefault="00E24B85" w:rsidP="00E24B85" w:rsidR="00E24B85"/>
    <w:p w:rsidRDefault="00E24B85" w:rsidP="00E24B85" w:rsidR="00E24B85"/>
    <w:p w:rsidRDefault="00E24B85" w:rsidP="00E24B85" w:rsidR="00E24B85"/>
    <w:p w:rsidRDefault="000A3DDF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F5A" w:rsidP="00E24B85" w:rsidR="000D2F5A">
      <w:r>
        <w:separator/>
      </w:r>
    </w:p>
  </w:endnote>
  <w:endnote w:id="0" w:type="continuationSeparator">
    <w:p w:rsidRDefault="000D2F5A" w:rsidP="00E24B85" w:rsidR="000D2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F5A" w:rsidP="00E24B85" w:rsidR="000D2F5A">
      <w:r>
        <w:separator/>
      </w:r>
    </w:p>
  </w:footnote>
  <w:footnote w:id="0" w:type="continuationSeparator">
    <w:p w:rsidRDefault="000D2F5A" w:rsidP="00E24B85" w:rsidR="000D2F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F5A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A3DDF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 w:rsidR="00E24B85">
      <w:t>302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F5A" w:rsidP="00A81E97" w:rsidR="00A81E97">
    <w:pPr>
      <w:pStyle w:val="Zaglavlje"/>
      <w:jc w:val="right"/>
    </w:pPr>
    <w:r>
      <w:t>11 St-</w:t>
    </w:r>
    <w:r w:rsidR="00E24B85">
      <w:t>302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6FED"/>
    <w:rsid w:val="000A3DDF"/>
    <w:rsid w:val="000D2F5A"/>
    <w:rsid w:val="00426FED"/>
    <w:rsid w:val="009A6044"/>
    <w:rsid w:val="00BF033F"/>
    <w:rsid w:val="00E2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4B8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4B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24B8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4B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4B8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24B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4B8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A3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DD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DD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DD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DD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4B8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4B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24B8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4B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4B8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24B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4B8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A3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DD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DD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DD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DD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St-302/2015</izvorni_sadrzaj>
    <derivirana_varijabla naziv="DomainObject.Predmet.OznakaBroj_1">St-302/2015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B. INSTALACIJE d.o.o. PULA</izvorni_sadrzaj>
    <derivirana_varijabla naziv="DomainObject.Predmet.ProtustrankaFormated_1">  G. B. INSTALACIJE d.o.o. PULA</derivirana_varijabla>
  </DomainObject.Predmet.ProtustrankaFormated>
  <DomainObject.Predmet.ProtustrankaFormatedOIB>
    <izvorni_sadrzaj>  G. B. INSTALACIJE d.o.o. PULA, OIB 89880276345</izvorni_sadrzaj>
    <derivirana_varijabla naziv="DomainObject.Predmet.ProtustrankaFormatedOIB_1">  G. B. INSTALACIJE d.o.o. PULA, OIB 89880276345</derivirana_varijabla>
  </DomainObject.Predmet.ProtustrankaFormatedOIB>
  <DomainObject.Predmet.ProtustrankaFormatedWithAdress>
    <izvorni_sadrzaj> G. B. INSTALACIJE d.o.o. PULA, Uskočka 24, 52100 Pula</izvorni_sadrzaj>
    <derivirana_varijabla naziv="DomainObject.Predmet.ProtustrankaFormatedWithAdress_1"> G. B. INSTALACIJE d.o.o. PULA, Uskočka 24, 52100 Pula</derivirana_varijabla>
  </DomainObject.Predmet.ProtustrankaFormatedWithAdress>
  <DomainObject.Predmet.ProtustrankaFormatedWithAdressOIB>
    <izvorni_sadrzaj> G. B. INSTALACIJE d.o.o. PULA, OIB 89880276345, Uskočka 24, 52100 Pula</izvorni_sadrzaj>
    <derivirana_varijabla naziv="DomainObject.Predmet.ProtustrankaFormatedWithAdressOIB_1"> G. B. INSTALACIJE d.o.o. PULA, OIB 89880276345, Uskočka 24, 52100 Pula</derivirana_varijabla>
  </DomainObject.Predmet.ProtustrankaFormatedWithAdressOIB>
  <DomainObject.Predmet.ProtustrankaWithAdress>
    <izvorni_sadrzaj>G. B. INSTALACIJE d.o.o. PULA Uskočka 24, 52100 Pula</izvorni_sadrzaj>
    <derivirana_varijabla naziv="DomainObject.Predmet.ProtustrankaWithAdress_1">G. B. INSTALACIJE d.o.o. PULA Uskočka 24, 52100 Pula</derivirana_varijabla>
  </DomainObject.Predmet.ProtustrankaWithAdress>
  <DomainObject.Predmet.ProtustrankaWithAdressOIB>
    <izvorni_sadrzaj>G. B. INSTALACIJE d.o.o. PULA, OIB 89880276345, Uskočka 24, 52100 Pula</izvorni_sadrzaj>
    <derivirana_varijabla naziv="DomainObject.Predmet.ProtustrankaWithAdressOIB_1">G. B. INSTALACIJE d.o.o. PULA, OIB 89880276345, Uskočka 24, 52100 Pula</derivirana_varijabla>
  </DomainObject.Predmet.ProtustrankaWithAdressOIB>
  <DomainObject.Predmet.ProtustrankaNazivFormated>
    <izvorni_sadrzaj>G. B. INSTALACIJE d.o.o. PULA</izvorni_sadrzaj>
    <derivirana_varijabla naziv="DomainObject.Predmet.ProtustrankaNazivFormated_1">G. B. INSTALACIJE d.o.o. PULA</derivirana_varijabla>
  </DomainObject.Predmet.ProtustrankaNazivFormated>
  <DomainObject.Predmet.ProtustrankaNazivFormatedOIB>
    <izvorni_sadrzaj>G. B. INSTALACIJE d.o.o. PULA, OIB 89880276345</izvorni_sadrzaj>
    <derivirana_varijabla naziv="DomainObject.Predmet.ProtustrankaNazivFormatedOIB_1">G. B. INSTALACIJE d.o.o. PULA, OIB 89880276345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61197.52</izvorni_sadrzaj>
    <derivirana_varijabla naziv="DomainObject.Predmet.TrenutnaVrijednost_1">61197.52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 B. INSTALACIJE d.o.o. PULA</item>
    </izvorni_sadrzaj>
    <derivirana_varijabla naziv="DomainObject.Predmet.ProtuStrankaListFormated_1">
      <item>G. B. INSTALACIJE d.o.o. PULA</item>
    </derivirana_varijabla>
  </DomainObject.Predmet.ProtuStrankaListFormated>
  <DomainObject.Predmet.ProtuStrankaListFormatedOIB>
    <izvorni_sadrzaj>
      <item>G. B. INSTALACIJE d.o.o. PULA, OIB 89880276345</item>
    </izvorni_sadrzaj>
    <derivirana_varijabla naziv="DomainObject.Predmet.ProtuStrankaListFormatedOIB_1">
      <item>G. B. INSTALACIJE d.o.o. PULA, OIB 89880276345</item>
    </derivirana_varijabla>
  </DomainObject.Predmet.ProtuStrankaListFormatedOIB>
  <DomainObject.Predmet.ProtuStrankaListFormatedWithAdress>
    <izvorni_sadrzaj>
      <item>G. B. INSTALACIJE d.o.o. PULA, Uskočka 24, 52100 Pula</item>
    </izvorni_sadrzaj>
    <derivirana_varijabla naziv="DomainObject.Predmet.ProtuStrankaListFormatedWithAdress_1">
      <item>G. B. INSTALACIJE d.o.o. PULA, Uskočka 24, 52100 Pula</item>
    </derivirana_varijabla>
  </DomainObject.Predmet.ProtuStrankaListFormatedWithAdress>
  <DomainObject.Predmet.ProtuStrankaListFormatedWithAdressOIB>
    <izvorni_sadrzaj>
      <item>G. B. INSTALACIJE d.o.o. PULA, OIB 89880276345, Uskočka 24, 52100 Pula</item>
    </izvorni_sadrzaj>
    <derivirana_varijabla naziv="DomainObject.Predmet.ProtuStrankaListFormatedWithAdressOIB_1">
      <item>G. B. INSTALACIJE d.o.o. PULA, OIB 89880276345, Uskočka 24, 52100 Pula</item>
    </derivirana_varijabla>
  </DomainObject.Predmet.ProtuStrankaListFormatedWithAdressOIB>
  <DomainObject.Predmet.ProtuStrankaListNazivFormated>
    <izvorni_sadrzaj>
      <item>G. B. INSTALACIJE d.o.o. PULA</item>
    </izvorni_sadrzaj>
    <derivirana_varijabla naziv="DomainObject.Predmet.ProtuStrankaListNazivFormated_1">
      <item>G. B. INSTALACIJE d.o.o. PULA</item>
    </derivirana_varijabla>
  </DomainObject.Predmet.ProtuStrankaListNazivFormated>
  <DomainObject.Predmet.ProtuStrankaListNazivFormatedOIB>
    <izvorni_sadrzaj>
      <item>G. B. INSTALACIJE d.o.o. PULA, OIB 89880276345</item>
    </izvorni_sadrzaj>
    <derivirana_varijabla naziv="DomainObject.Predmet.ProtuStrankaListNazivFormatedOIB_1">
      <item>G. B. INSTALACIJE d.o.o. PULA, OIB 89880276345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 B. INSTALACIJE d.o.o. PULA</izvorni_sadrzaj>
    <derivirana_varijabla naziv="DomainObject.Predmet.ProtustrankaIDrugi_1">G. B. INSTALACIJE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 B. INSTALACIJE d.o.o. PULA, OIB 89880276345, Uskočka 24, 52100 Pula</izvorni_sadrzaj>
    <derivirana_varijabla naziv="DomainObject.Predmet.ProtustrankaIDrugiAdressOIB_1">G. B. INSTALACIJE d.o.o. PULA, OIB 89880276345, Uskočka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 B. INSTALACIJE d.o.o. PULA</item>
    </izvorni_sadrzaj>
    <derivirana_varijabla naziv="DomainObject.Predmet.SudioniciListNaziv_1">
      <item>FINANCIJSKA AGENCIJA, RC RIJEKA, PODRUŽNICA PULA, PULA</item>
      <item>G. B. INSTALACIJE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 B. INSTALACIJE d.o.o. PULA, OIB 89880276345, Uskočka 24,52100 Pula</item>
    </izvorni_sadrzaj>
    <derivirana_varijabla naziv="DomainObject.Predmet.SudioniciListAdressOIB_1">
      <item>FINANCIJSKA AGENCIJA, RC RIJEKA, PODRUŽNICA PULA, PULA, OIB 85821130368, Giardini 5,52100 Pula</item>
      <item>G. B. INSTALACIJE d.o.o. PULA, OIB 89880276345, Uskočka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89880276345</item>
    </izvorni_sadrzaj>
    <derivirana_varijabla naziv="DomainObject.Predmet.SudioniciListNazivOIB_1">
      <item>, OIB 85821130368</item>
      <item>, OIB 89880276345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370</properties:Words>
  <properties:Characters>1982</properties:Characters>
  <properties:Lines>87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2015-11-23T08:57:00Z</dcterms:created>
  <dc:creator>Mihaela Kaligari</dc:creator>
  <dc:description/>
  <cp:keywords/>
  <cp:lastModifiedBy>Ana Jeromela</cp:lastModifiedBy>
  <cp:lastPrinted>2015-11-30T07:36:00Z</cp:lastPrinted>
  <dcterms:modified xmlns:xsi="http://www.w3.org/2001/XMLSchema-instance" xsi:type="dcterms:W3CDTF">2015-11-30T07:36:00Z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