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a292" w14:paraId="14aa292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B62BB2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F7085C">
        <w:t xml:space="preserve">ASTIR </w:t>
      </w:r>
      <w:r w:rsidR="00620EDF">
        <w:t xml:space="preserve">d.o.o. </w:t>
      </w:r>
      <w:r w:rsidR="00BC47A9">
        <w:t xml:space="preserve">Poreč, </w:t>
      </w:r>
      <w:r w:rsidR="00F7085C">
        <w:t>Motovunska 24</w:t>
      </w:r>
      <w:r w:rsidR="00620EDF">
        <w:t xml:space="preserve">, </w:t>
      </w:r>
      <w:r w:rsidR="003A5432">
        <w:t xml:space="preserve">OIB: </w:t>
      </w:r>
      <w:r w:rsidR="00F7085C">
        <w:t>29048662761</w:t>
      </w:r>
      <w:r w:rsidR="003A5432">
        <w:t xml:space="preserve">, </w:t>
      </w:r>
    </w:p>
    <w:p w:rsidRDefault="003A5432" w:rsidP="00350D95" w:rsidR="003A5432">
      <w:pPr>
        <w:jc w:val="center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F7085C">
        <w:t>ASTIR d.o.o. Poreč, Motovunska 24, OIB: 29048662761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F7085C">
        <w:t>Ivan Gjurašić, Zagreb, Petrinjska 68, OIB: 66025260916.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F7085C">
        <w:t>ASTIR d.o.o. Poreč, Motovunska 24, OIB: 29048662761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F7085C">
        <w:t>491</w:t>
      </w:r>
      <w:r w:rsidR="00620EDF">
        <w:t>/16-</w:t>
      </w:r>
      <w:r w:rsidR="00F7085C">
        <w:t>4</w:t>
      </w:r>
      <w:r w:rsidR="00620EDF">
        <w:t xml:space="preserve"> od 0</w:t>
      </w:r>
      <w:r w:rsidR="00F7085C">
        <w:t>4</w:t>
      </w:r>
      <w:r w:rsidR="00620EDF">
        <w:t xml:space="preserve">. travnja 2016. 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620EDF">
        <w:t>0</w:t>
      </w:r>
      <w:r w:rsidR="00F7085C">
        <w:t>4</w:t>
      </w:r>
      <w:r w:rsidR="003A5432">
        <w:t xml:space="preserve">. travnja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B62BB2">
        <w:t>1</w:t>
      </w:r>
      <w:r w:rsidR="00F7085C">
        <w:t>7</w:t>
      </w:r>
      <w:r w:rsidR="00B62BB2">
        <w:t>. svibnja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3A5432">
        <w:t xml:space="preserve"> </w:t>
      </w:r>
      <w:r w:rsidRPr="005347E1">
        <w:t xml:space="preserve">imovine (potvrda z.k. odjela Općinskog suda u Puli, Zemljišnoknjižnog odjela </w:t>
      </w:r>
      <w:r w:rsidR="00BC47A9">
        <w:t>Poreč</w:t>
      </w:r>
      <w:r w:rsidR="00A910B6" w:rsidRPr="005347E1">
        <w:t xml:space="preserve"> (list </w:t>
      </w:r>
      <w:r w:rsidR="00F7085C">
        <w:t>8</w:t>
      </w:r>
      <w:r w:rsidRPr="005347E1">
        <w:t xml:space="preserve"> spisa), uvjerenje Policijske uprave istarske (list </w:t>
      </w:r>
      <w:r w:rsidR="000C3BF7">
        <w:t>1</w:t>
      </w:r>
      <w:r w:rsidR="00F7085C">
        <w:t>2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F7085C">
        <w:t>491</w:t>
      </w:r>
      <w:r w:rsidR="00620EDF">
        <w:t>/16-</w:t>
      </w:r>
      <w:r w:rsidR="00F7085C">
        <w:t>12</w:t>
      </w:r>
      <w:r w:rsidR="003A5432">
        <w:t xml:space="preserve"> od 1</w:t>
      </w:r>
      <w:r w:rsidR="00F7085C">
        <w:t>7</w:t>
      </w:r>
      <w:r w:rsidR="003A5432">
        <w:t>. svibnja 2016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B62BB2">
        <w:t>1</w:t>
      </w:r>
      <w:r w:rsidR="00F7085C">
        <w:t>7</w:t>
      </w:r>
      <w:r w:rsidR="00B62BB2">
        <w:t>. svibnja</w:t>
      </w:r>
      <w:r w:rsidRPr="005347E1">
        <w:t xml:space="preserve"> 2016. godine, a skinuto je sa oglasne </w:t>
      </w:r>
      <w:r w:rsidR="00B62BB2">
        <w:t>2</w:t>
      </w:r>
      <w:r w:rsidR="00F7085C">
        <w:t>4</w:t>
      </w:r>
      <w:r w:rsidR="00B62BB2">
        <w:t>. svibnja</w:t>
      </w:r>
      <w:r w:rsidR="0089087E" w:rsidRPr="005347E1">
        <w:t xml:space="preserve"> 2016. godine. U roku od 15 dana, koji rok je istekao </w:t>
      </w:r>
      <w:r w:rsidR="00620EDF">
        <w:t>0</w:t>
      </w:r>
      <w:r w:rsidR="00F7085C">
        <w:t>8</w:t>
      </w:r>
      <w:r w:rsidR="00CD6BBB">
        <w:t xml:space="preserve">. </w:t>
      </w:r>
      <w:r w:rsidR="00B62BB2">
        <w:t>lipnja</w:t>
      </w:r>
      <w:r w:rsidR="00CD6BBB">
        <w:t xml:space="preserve">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B62BB2">
        <w:t>0</w:t>
      </w:r>
      <w:r w:rsidR="00BC47A9">
        <w:t>2</w:t>
      </w:r>
      <w:r w:rsidR="00B62BB2">
        <w:t>. kolovoza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C85382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BC47A9">
        <w:t>Poreč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88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F7085C">
      <w:rPr>
        <w:sz w:val="23"/>
        <w:szCs w:val="23"/>
      </w:rPr>
      <w:t>491</w:t>
    </w:r>
    <w:r w:rsidR="002F7598">
      <w:rPr>
        <w:sz w:val="23"/>
        <w:szCs w:val="23"/>
      </w:rPr>
      <w:t>/16</w:t>
    </w:r>
    <w:r w:rsidR="00BC47A9">
      <w:rPr>
        <w:sz w:val="23"/>
        <w:szCs w:val="23"/>
      </w:rPr>
      <w:t xml:space="preserve"> </w:t>
    </w:r>
    <w:r w:rsidR="00077DA2">
      <w:rPr>
        <w:sz w:val="23"/>
        <w:szCs w:val="23"/>
      </w:rPr>
      <w:t>-</w:t>
    </w:r>
    <w:r w:rsidR="00C85382">
      <w:rPr>
        <w:sz w:val="23"/>
        <w:szCs w:val="23"/>
      </w:rPr>
      <w:t>13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F7085C">
      <w:rPr>
        <w:sz w:val="23"/>
        <w:szCs w:val="23"/>
      </w:rPr>
      <w:t>491</w:t>
    </w:r>
    <w:r w:rsidR="00BC47A9">
      <w:rPr>
        <w:sz w:val="23"/>
        <w:szCs w:val="23"/>
      </w:rPr>
      <w:t>/16 -</w:t>
    </w:r>
    <w:r w:rsidR="00C85382">
      <w:rPr>
        <w:sz w:val="23"/>
        <w:szCs w:val="23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77DA2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E7BAD"/>
    <w:rsid w:val="002F7598"/>
    <w:rsid w:val="003430E2"/>
    <w:rsid w:val="0034707F"/>
    <w:rsid w:val="00350D95"/>
    <w:rsid w:val="003843C6"/>
    <w:rsid w:val="0038490C"/>
    <w:rsid w:val="003A5432"/>
    <w:rsid w:val="00423AB7"/>
    <w:rsid w:val="004277F1"/>
    <w:rsid w:val="00441CBA"/>
    <w:rsid w:val="004478D5"/>
    <w:rsid w:val="0045218A"/>
    <w:rsid w:val="00453E5D"/>
    <w:rsid w:val="00457A11"/>
    <w:rsid w:val="004B1A7D"/>
    <w:rsid w:val="004C17EF"/>
    <w:rsid w:val="004C5944"/>
    <w:rsid w:val="004E6771"/>
    <w:rsid w:val="00522C82"/>
    <w:rsid w:val="00522F3F"/>
    <w:rsid w:val="0053192A"/>
    <w:rsid w:val="005347E1"/>
    <w:rsid w:val="00552DE0"/>
    <w:rsid w:val="005D20E4"/>
    <w:rsid w:val="005E3D31"/>
    <w:rsid w:val="00620EDF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77D13"/>
    <w:rsid w:val="0099228E"/>
    <w:rsid w:val="009B712C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2BB2"/>
    <w:rsid w:val="00B640D5"/>
    <w:rsid w:val="00B65DAA"/>
    <w:rsid w:val="00B76DAA"/>
    <w:rsid w:val="00B950D6"/>
    <w:rsid w:val="00BA0C72"/>
    <w:rsid w:val="00BB1590"/>
    <w:rsid w:val="00BC2D8B"/>
    <w:rsid w:val="00BC47A9"/>
    <w:rsid w:val="00BE3666"/>
    <w:rsid w:val="00BF6307"/>
    <w:rsid w:val="00C0785B"/>
    <w:rsid w:val="00C1222F"/>
    <w:rsid w:val="00C26825"/>
    <w:rsid w:val="00C31841"/>
    <w:rsid w:val="00C4180B"/>
    <w:rsid w:val="00C66020"/>
    <w:rsid w:val="00C701B8"/>
    <w:rsid w:val="00C85382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71368"/>
    <w:rsid w:val="00D848DC"/>
    <w:rsid w:val="00DA1732"/>
    <w:rsid w:val="00DB14A7"/>
    <w:rsid w:val="00DC7997"/>
    <w:rsid w:val="00DD1175"/>
    <w:rsid w:val="00DE48E9"/>
    <w:rsid w:val="00E17C47"/>
    <w:rsid w:val="00E22432"/>
    <w:rsid w:val="00E26885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7085C"/>
    <w:rsid w:val="00F827D1"/>
    <w:rsid w:val="00FA2E23"/>
    <w:rsid w:val="00FB343B"/>
    <w:rsid w:val="00FC6CCD"/>
    <w:rsid w:val="00FC6FA9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8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8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8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8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8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8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8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8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8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8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ASTIR d.o.o. POREČ zastupanog po punomoćniku Ljuba Buljan</izvorni_sadrzaj>
    <derivirana_varijabla naziv="DomainObject.Predmet.ProtustrankaFormated_1">  ASTIR d.o.o. POREČ zastupanog po punomoćniku Ljuba Buljan</derivirana_varijabla>
  </DomainObject.Predmet.ProtustrankaFormated>
  <DomainObject.Predmet.ProtustrankaFormatedOIB>
    <izvorni_sadrzaj>  ASTIR d.o.o. POREČ, OIB 29048662761 zastupanog po punomoćniku Ljuba Buljan</izvorni_sadrzaj>
    <derivirana_varijabla naziv="DomainObject.Predmet.ProtustrankaFormatedOIB_1">  ASTIR d.o.o. POREČ, OIB 29048662761 zastupanog po punomoćniku Ljuba Buljan</derivirana_varijabla>
  </DomainObject.Predmet.ProtustrankaFormatedOIB>
  <DomainObject.Predmet.ProtustrankaFormatedWithAdress>
    <izvorni_sadrzaj> ASTIR d.o.o. POREČ, Motovunska 24, 52440 Poreč zastupanog po punomoćniku Ljuba Buljan</izvorni_sadrzaj>
    <derivirana_varijabla naziv="DomainObject.Predmet.ProtustrankaFormatedWithAdress_1"> ASTIR d.o.o. POREČ, Motovunska 24, 52440 Poreč zastupanog po punomoćniku Ljuba Buljan</derivirana_varijabla>
  </DomainObject.Predmet.ProtustrankaFormatedWithAdress>
  <DomainObject.Predmet.ProtustrankaFormatedWithAdressOIB>
    <izvorni_sadrzaj> ASTIR d.o.o. POREČ, OIB 29048662761, Motovunska 24, 52440 Poreč zastupanog po punomoćniku Ljuba Buljan</izvorni_sadrzaj>
    <derivirana_varijabla naziv="DomainObject.Predmet.ProtustrankaFormatedWithAdressOIB_1"> ASTIR d.o.o. POREČ, OIB 29048662761, Motovunska 24, 52440 Poreč zastupanog po punomoćniku Ljuba Buljan</derivirana_varijabla>
  </DomainObject.Predmet.ProtustrankaFormatedWithAdressOIB>
  <DomainObject.Predmet.ProtustrankaWithAdress>
    <izvorni_sadrzaj>ASTIR d.o.o. POREČ Motovunska 24, 52440 Poreč</izvorni_sadrzaj>
    <derivirana_varijabla naziv="DomainObject.Predmet.ProtustrankaWithAdress_1">ASTIR d.o.o. POREČ Motovunska 24, 52440 Poreč</derivirana_varijabla>
  </DomainObject.Predmet.ProtustrankaWithAdress>
  <DomainObject.Predmet.ProtustrankaWithAdressOIB>
    <izvorni_sadrzaj>ASTIR d.o.o. POREČ, OIB 29048662761, Motovunska 24, 52440 Poreč</izvorni_sadrzaj>
    <derivirana_varijabla naziv="DomainObject.Predmet.ProtustrankaWithAdressOIB_1">ASTIR d.o.o. POREČ, OIB 29048662761, Motovunska 24, 52440 Poreč</derivirana_varijabla>
  </DomainObject.Predmet.ProtustrankaWithAdressOIB>
  <DomainObject.Predmet.ProtustrankaNazivFormated>
    <izvorni_sadrzaj>ASTIR d.o.o. POREČ</izvorni_sadrzaj>
    <derivirana_varijabla naziv="DomainObject.Predmet.ProtustrankaNazivFormated_1">ASTIR d.o.o. POREČ</derivirana_varijabla>
  </DomainObject.Predmet.ProtustrankaNazivFormated>
  <DomainObject.Predmet.ProtustrankaNazivFormatedOIB>
    <izvorni_sadrzaj>ASTIR d.o.o. POREČ, OIB 29048662761</izvorni_sadrzaj>
    <derivirana_varijabla naziv="DomainObject.Predmet.ProtustrankaNazivFormatedOIB_1">ASTIR d.o.o. POREČ, OIB 29048662761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15599.02</izvorni_sadrzaj>
    <derivirana_varijabla naziv="DomainObject.Predmet.TrenutnaVrijednost_1">15599.02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ASTIR d.o.o. POREČ zastupanog po punomoćniku Ljuba Buljan</item>
    </izvorni_sadrzaj>
    <derivirana_varijabla naziv="DomainObject.Predmet.ProtuStrankaListFormated_1">
      <item>ASTIR d.o.o. POREČ zastupanog po punomoćniku Ljuba Buljan</item>
    </derivirana_varijabla>
  </DomainObject.Predmet.ProtuStrankaListFormated>
  <DomainObject.Predmet.ProtuStrankaListFormatedOIB>
    <izvorni_sadrzaj>
      <item>ASTIR d.o.o. POREČ, OIB 29048662761 zastupanog po punomoćniku Ljuba Buljan</item>
    </izvorni_sadrzaj>
    <derivirana_varijabla naziv="DomainObject.Predmet.ProtuStrankaListFormatedOIB_1">
      <item>ASTIR d.o.o. POREČ, OIB 29048662761 zastupanog po punomoćniku Ljuba Buljan</item>
    </derivirana_varijabla>
  </DomainObject.Predmet.ProtuStrankaListFormatedOIB>
  <DomainObject.Predmet.ProtuStrankaListFormatedWithAdress>
    <izvorni_sadrzaj>
      <item>ASTIR d.o.o. POREČ, Motovunska 24, 52440 Poreč zastupanog po punomoćniku Ljuba Buljan</item>
    </izvorni_sadrzaj>
    <derivirana_varijabla naziv="DomainObject.Predmet.ProtuStrankaListFormatedWithAdress_1">
      <item>ASTIR d.o.o. POREČ, Motovunska 24, 52440 Poreč zastupanog po punomoćniku Ljuba Buljan</item>
    </derivirana_varijabla>
  </DomainObject.Predmet.ProtuStrankaListFormatedWithAdress>
  <DomainObject.Predmet.ProtuStrankaListFormatedWithAdressOIB>
    <izvorni_sadrzaj>
      <item>ASTIR d.o.o. POREČ, OIB 29048662761, Motovunska 24, 52440 Poreč zastupanog po punomoćniku Ljuba Buljan</item>
    </izvorni_sadrzaj>
    <derivirana_varijabla naziv="DomainObject.Predmet.ProtuStrankaListFormatedWithAdressOIB_1">
      <item>ASTIR d.o.o. POREČ, OIB 29048662761, Motovunska 24, 52440 Poreč zastupanog po punomoćniku Ljuba Buljan</item>
    </derivirana_varijabla>
  </DomainObject.Predmet.ProtuStrankaListFormatedWithAdressOIB>
  <DomainObject.Predmet.ProtuStrankaListNazivFormated>
    <izvorni_sadrzaj>
      <item>ASTIR d.o.o. POREČ</item>
    </izvorni_sadrzaj>
    <derivirana_varijabla naziv="DomainObject.Predmet.ProtuStrankaListNazivFormated_1">
      <item>ASTIR d.o.o. POREČ</item>
    </derivirana_varijabla>
  </DomainObject.Predmet.ProtuStrankaListNazivFormated>
  <DomainObject.Predmet.ProtuStrankaListNazivFormatedOIB>
    <izvorni_sadrzaj>
      <item>ASTIR d.o.o. POREČ, OIB 29048662761</item>
    </izvorni_sadrzaj>
    <derivirana_varijabla naziv="DomainObject.Predmet.ProtuStrankaListNazivFormatedOIB_1">
      <item>ASTIR d.o.o. POREČ, OIB 29048662761</item>
    </derivirana_varijabla>
  </DomainObject.Predmet.ProtuStrankaListNazivFormatedOIB>
  <DomainObject.Predmet.OstaliListFormated>
    <izvorni_sadrzaj>
      <item>Ljuba Buljan punomoćnik sudionika u postupku ASTIR d.o.o. POREČ</item>
    </izvorni_sadrzaj>
    <derivirana_varijabla naziv="DomainObject.Predmet.OstaliListFormated_1">
      <item>Ljuba Buljan punomoćnik sudionika u postupku ASTIR d.o.o. POREČ</item>
    </derivirana_varijabla>
  </DomainObject.Predmet.OstaliListFormated>
  <DomainObject.Predmet.OstaliListFormatedOIB>
    <izvorni_sadrzaj>
      <item>Ljuba Buljan, OIB 12397066935 punomoćnik sudionika u postupku ASTIR d.o.o. POREČ</item>
    </izvorni_sadrzaj>
    <derivirana_varijabla naziv="DomainObject.Predmet.OstaliListFormatedOIB_1">
      <item>Ljuba Buljan, OIB 12397066935 punomoćnik sudionika u postupku ASTIR d.o.o. POREČ</item>
    </derivirana_varijabla>
  </DomainObject.Predmet.OstaliListFormatedOIB>
  <DomainObject.Predmet.OstaliListFormatedWithAdress>
    <izvorni_sadrzaj>
      <item>Ljuba Buljan, Motovunska 24, 52440 Poreč punomoćnik sudionika u postupku ASTIR d.o.o. POREČ</item>
    </izvorni_sadrzaj>
    <derivirana_varijabla naziv="DomainObject.Predmet.OstaliListFormatedWithAdress_1">
      <item>Ljuba Buljan, Motovunska 24, 52440 Poreč punomoćnik sudionika u postupku ASTIR d.o.o. POREČ</item>
    </derivirana_varijabla>
  </DomainObject.Predmet.OstaliListFormatedWithAdress>
  <DomainObject.Predmet.OstaliListFormatedWithAdressOIB>
    <izvorni_sadrzaj>
      <item>Ljuba Buljan, OIB 12397066935, Motovunska 24, 52440 Poreč punomoćnik sudionika u postupku ASTIR d.o.o. POREČ</item>
    </izvorni_sadrzaj>
    <derivirana_varijabla naziv="DomainObject.Predmet.OstaliListFormatedWithAdressOIB_1">
      <item>Ljuba Buljan, OIB 12397066935, Motovunska 24, 52440 Poreč punomoćnik sudionika u postupku ASTIR d.o.o. POREČ</item>
    </derivirana_varijabla>
  </DomainObject.Predmet.OstaliListFormatedWithAdressOIB>
  <DomainObject.Predmet.OstaliListNazivFormated>
    <izvorni_sadrzaj>
      <item>Ljuba Buljan</item>
    </izvorni_sadrzaj>
    <derivirana_varijabla naziv="DomainObject.Predmet.OstaliListNazivFormated_1">
      <item>Ljuba Buljan</item>
    </derivirana_varijabla>
  </DomainObject.Predmet.OstaliListNazivFormated>
  <DomainObject.Predmet.OstaliListNazivFormatedOIB>
    <izvorni_sadrzaj>
      <item>Ljuba Buljan, OIB 12397066935</item>
    </izvorni_sadrzaj>
    <derivirana_varijabla naziv="DomainObject.Predmet.OstaliListNazivFormatedOIB_1">
      <item>Ljuba Buljan, OIB 12397066935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ASTIR d.o.o. POREČ</izvorni_sadrzaj>
    <derivirana_varijabla naziv="DomainObject.Predmet.ProtustrankaIDrugi_1">ASTIR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ASTIR d.o.o. POREČ, OIB 29048662761, Motovunska 24, 52440 Poreč</izvorni_sadrzaj>
    <derivirana_varijabla naziv="DomainObject.Predmet.ProtustrankaIDrugiAdressOIB_1">ASTIR d.o.o. POREČ, OIB 29048662761, Motovunska 24,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ASTIR d.o.o. POREČ</item>
      <item>Ljuba Buljan</item>
    </izvorni_sadrzaj>
    <derivirana_varijabla naziv="DomainObject.Predmet.SudioniciListNaziv_1">
      <item>FINANCIJSKA AGENCIJA, RC RIJEKA, PODRUŽNICA PULA, PULA</item>
      <item>ASTIR d.o.o. POREČ</item>
      <item>Ljuba Buljan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ASTIR d.o.o. POREČ, OIB 29048662761, Motovunska 24,52440 Poreč</item>
      <item>Ljuba Buljan, OIB 12397066935, Motovunska 24,52440 Poreč</item>
    </izvorni_sadrzaj>
    <derivirana_varijabla naziv="DomainObject.Predmet.SudioniciListAdressOIB_1">
      <item>FINANCIJSKA AGENCIJA, RC RIJEKA, PODRUŽNICA PULA, PULA, OIB 85821130368, Giardini 5,52100 Pula</item>
      <item>ASTIR d.o.o. POREČ, OIB 29048662761, Motovunska 24,52440 Poreč</item>
      <item>Ljuba Buljan, OIB 12397066935, Motovunska 24,52440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29048662761</item>
      <item>, OIB 12397066935</item>
    </izvorni_sadrzaj>
    <derivirana_varijabla naziv="DomainObject.Predmet.SudioniciListNazivOIB_1">
      <item>, OIB 85821130368</item>
      <item>, OIB 29048662761</item>
      <item>, OIB 12397066935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3148</properties:Characters>
  <properties:Lines>93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2016-08-02T06:50:00Z</dcterms:created>
  <dc:creator>msimicic</dc:creator>
  <cp:lastModifiedBy>Jasmina Matika</cp:lastModifiedBy>
  <cp:lastPrinted>2016-08-03T06:16:00Z</cp:lastPrinted>
  <dcterms:modified xmlns:xsi="http://www.w3.org/2001/XMLSchema-instance" xsi:type="dcterms:W3CDTF">2016-08-03T07:57:00Z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