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8ad3" w14:paraId="4548ad3" w:rsidRDefault="005C560D" w:rsidP="005C560D" w:rsidR="005C560D">
      <w:pPr>
        <w:pStyle w:val="Zaglavlje"/>
        <w:jc w:val="right"/>
        <w15:collapsed w:val="false"/>
      </w:pPr>
      <w:bookmarkStart w:name="_GoBack" w:id="0"/>
      <w:bookmarkEnd w:id="0"/>
      <w:r>
        <w:t>Poslovni broj: 2 St-955/16-7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5C560D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AMRA d.o.o., OIB: 10692469363 sa sjedištem u Tome </w:t>
      </w:r>
      <w:proofErr w:type="spellStart"/>
      <w:r w:rsidR="005C560D">
        <w:t>Blažeka</w:t>
      </w:r>
      <w:proofErr w:type="spellEnd"/>
      <w:r w:rsidR="005C560D">
        <w:t xml:space="preserve"> 5, Koprivnica, dana 25. siječnja 2017.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C560D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207B1" w:rsidRPr="005207B1">
        <w:rPr>
          <w:b/>
          <w:u w:val="single"/>
        </w:rPr>
        <w:t xml:space="preserve">. </w:t>
      </w:r>
      <w:r w:rsidR="005243FB"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1D4C37">
        <w:rPr>
          <w:b/>
          <w:u w:val="single"/>
        </w:rPr>
        <w:t>,</w:t>
      </w:r>
      <w:r>
        <w:rPr>
          <w:b/>
          <w:u w:val="single"/>
        </w:rPr>
        <w:t>45</w:t>
      </w:r>
      <w:r w:rsidR="005207B1" w:rsidRPr="005207B1">
        <w:rPr>
          <w:b/>
          <w:u w:val="single"/>
        </w:rPr>
        <w:t xml:space="preserve"> sati</w:t>
      </w: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5243FB" w:rsidP="005243FB" w:rsidR="005243F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DC0A4C">
      <w:pPr>
        <w:spacing w:lineRule="auto" w:line="240" w:after="0"/>
        <w:jc w:val="both"/>
      </w:pPr>
      <w:r>
        <w:tab/>
      </w:r>
      <w:r w:rsidR="00DC0A4C" w:rsidRPr="00DC0A4C">
        <w:t>Budući da</w:t>
      </w:r>
      <w:r w:rsidR="005C560D">
        <w:t xml:space="preserve"> je na prijedlog zakonskog zastupnika ročište</w:t>
      </w:r>
      <w:r w:rsidR="00DC0A4C" w:rsidRPr="00DC0A4C">
        <w:t xml:space="preserve"> zakazano za </w:t>
      </w:r>
      <w:r w:rsidR="005243FB">
        <w:t>25</w:t>
      </w:r>
      <w:r w:rsidR="00DC0A4C" w:rsidRPr="00DC0A4C">
        <w:t xml:space="preserve">. </w:t>
      </w:r>
      <w:r w:rsidR="00E11765">
        <w:t>siječnja 2017</w:t>
      </w:r>
      <w:r w:rsidR="00DC0A4C" w:rsidRPr="00DC0A4C">
        <w:t>.</w:t>
      </w:r>
      <w:r w:rsidR="005C560D">
        <w:t xml:space="preserve"> odgođeno</w:t>
      </w:r>
      <w:r w:rsidR="00DC0A4C" w:rsidRPr="00DC0A4C">
        <w:t>, valjalo je odrediti novi termin ročišta i ponovno p</w:t>
      </w:r>
      <w:r w:rsidR="005C560D">
        <w:t>ozvati osobe iz točke I izreke.</w:t>
      </w:r>
    </w:p>
    <w:p w:rsidRDefault="005C560D" w:rsidP="00DC0A4C" w:rsidR="005C560D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43FB">
        <w:t>25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5C560D" w:rsidP="00A23F44" w:rsidR="005C560D">
      <w:pPr>
        <w:spacing w:lineRule="auto" w:line="240" w:after="0"/>
        <w:jc w:val="both"/>
      </w:pPr>
    </w:p>
    <w:p w:rsidRDefault="005C560D" w:rsidP="00A23F44" w:rsidR="005C560D">
      <w:pPr>
        <w:spacing w:lineRule="auto" w:line="240" w:after="0"/>
        <w:jc w:val="both"/>
      </w:pPr>
    </w:p>
    <w:p w:rsidRDefault="00DC0A4C" w:rsidP="00804BB0" w:rsidR="00804BB0">
      <w:pPr>
        <w:spacing w:lineRule="auto" w:line="240" w:after="0"/>
        <w:jc w:val="both"/>
      </w:pPr>
      <w:r>
        <w:t xml:space="preserve"> </w:t>
      </w:r>
      <w:r w:rsidR="00804BB0"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243FB" w:rsidP="005C560D" w:rsidR="00E01330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</w:t>
      </w: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70E" w:rsidP="00CD4711" w:rsidR="00A9470E">
      <w:pPr>
        <w:spacing w:lineRule="auto" w:line="240" w:after="0"/>
      </w:pPr>
      <w:r>
        <w:separator/>
      </w:r>
    </w:p>
  </w:endnote>
  <w:endnote w:id="0" w:type="continuationSeparator">
    <w:p w:rsidRDefault="00A9470E" w:rsidP="00CD4711" w:rsidR="00A947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70E" w:rsidP="00CD4711" w:rsidR="00A9470E">
      <w:pPr>
        <w:spacing w:lineRule="auto" w:line="240" w:after="0"/>
      </w:pPr>
      <w:r>
        <w:separator/>
      </w:r>
    </w:p>
  </w:footnote>
  <w:footnote w:id="0" w:type="continuationSeparator">
    <w:p w:rsidRDefault="00A9470E" w:rsidP="00CD4711" w:rsidR="00A947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60D">
          <w:rPr>
            <w:noProof/>
          </w:rPr>
          <w:t>2</w:t>
        </w:r>
        <w:r>
          <w:fldChar w:fldCharType="end"/>
        </w:r>
      </w:p>
    </w:sdtContent>
  </w:sdt>
  <w:p w:rsidRDefault="005243FB" w:rsidP="005243FB" w:rsidR="005243FB">
    <w:pPr>
      <w:pStyle w:val="Zaglavlje"/>
      <w:jc w:val="right"/>
    </w:pPr>
    <w:r>
      <w:t>Poslovni broj: 2 St-842/16-8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400455"/>
    <w:rsid w:val="00400A22"/>
    <w:rsid w:val="00422C42"/>
    <w:rsid w:val="00440457"/>
    <w:rsid w:val="00484C16"/>
    <w:rsid w:val="00505DB1"/>
    <w:rsid w:val="005070A0"/>
    <w:rsid w:val="005207B1"/>
    <w:rsid w:val="005243FB"/>
    <w:rsid w:val="005325BE"/>
    <w:rsid w:val="00547BA8"/>
    <w:rsid w:val="0055467A"/>
    <w:rsid w:val="00583C9D"/>
    <w:rsid w:val="005C102C"/>
    <w:rsid w:val="005C560D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54507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9470E"/>
    <w:rsid w:val="00AA771F"/>
    <w:rsid w:val="00AC1C85"/>
    <w:rsid w:val="00AC1CAE"/>
    <w:rsid w:val="00AC256F"/>
    <w:rsid w:val="00AC4BF5"/>
    <w:rsid w:val="00AD116D"/>
    <w:rsid w:val="00B12DBE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94001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61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92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AMRA društvo s ograničenom odgovornošću za čišćenja, trgovinu i usluge</izvorni_sadrzaj>
    <derivirana_varijabla naziv="DomainObject.Predmet.ProtustrankaFormated_1">  AMRA društvo s ograničenom odgovornošću za čišćenja, trgovinu i usluge</derivirana_varijabla>
  </DomainObject.Predmet.ProtustrankaFormated>
  <DomainObject.Predmet.ProtustrankaFormatedOIB>
    <izvorni_sadrzaj>  AMRA društvo s ograničenom odgovornošću za čišćenja, trgovinu i usluge, OIB 10692469363</izvorni_sadrzaj>
    <derivirana_varijabla naziv="DomainObject.Predmet.ProtustrankaFormatedOIB_1">  AMRA društvo s ograničenom odgovornošću za čišćenja, trgovinu i usluge, OIB 10692469363</derivirana_varijabla>
  </DomainObject.Predmet.ProtustrankaFormatedOIB>
  <DomainObject.Predmet.ProtustrankaFormatedWithAdress>
    <izvorni_sadrzaj> AMRA društvo s ograničenom odgovornošću za čišćenja, trgovinu i usluge, Tome Blažeka 5, 48000 Koprivnica</izvorni_sadrzaj>
    <derivirana_varijabla naziv="DomainObject.Predmet.ProtustrankaFormatedWithAdress_1"> AMRA društvo s ograničenom odgovornošću za čišćenja, trgovinu i usluge, Tome Blažeka 5, 48000 Koprivnica</derivirana_varijabla>
  </DomainObject.Predmet.ProtustrankaFormatedWithAdress>
  <DomainObject.Predmet.ProtustrankaFormatedWithAdressOIB>
    <izvorni_sadrzaj> AMRA društvo s ograničenom odgovornošću za čišćenja, trgovinu i usluge, OIB 10692469363, Tome Blažeka 5, 48000 Koprivnica</izvorni_sadrzaj>
    <derivirana_varijabla naziv="DomainObject.Predmet.ProtustrankaFormatedWithAdressOIB_1"> AMRA društvo s ograničenom odgovornošću za čišćenja, trgovinu i usluge, OIB 10692469363, Tome Blažeka 5, 48000 Koprivnica</derivirana_varijabla>
  </DomainObject.Predmet.ProtustrankaFormatedWithAdressOIB>
  <DomainObject.Predmet.ProtustrankaWithAdress>
    <izvorni_sadrzaj>AMRA društvo s ograničenom odgovornošću za čišćenja, trgovinu i usluge Tome Blažeka 5, 48000 Koprivnica</izvorni_sadrzaj>
    <derivirana_varijabla naziv="DomainObject.Predmet.ProtustrankaWithAdress_1">AMRA društvo s ograničenom odgovornošću za čišćenja, trgovinu i usluge Tome Blažeka 5, 48000 Koprivnica</derivirana_varijabla>
  </DomainObject.Predmet.ProtustrankaWithAdress>
  <DomainObject.Predmet.ProtustrankaWithAdressOIB>
    <izvorni_sadrzaj>AMRA društvo s ograničenom odgovornošću za čišćenja, trgovinu i usluge, OIB 10692469363, Tome Blažeka 5, 48000 Koprivnica</izvorni_sadrzaj>
    <derivirana_varijabla naziv="DomainObject.Predmet.ProtustrankaWithAdressOIB_1">AMRA društvo s ograničenom odgovornošću za čišćenja, trgovinu i usluge, OIB 10692469363, Tome Blažeka 5, 48000 Koprivnica</derivirana_varijabla>
  </DomainObject.Predmet.ProtustrankaWithAdressOIB>
  <DomainObject.Predmet.ProtustrankaNazivFormated>
    <izvorni_sadrzaj>AMRA društvo s ograničenom odgovornošću za čišćenja, trgovinu i usluge</izvorni_sadrzaj>
    <derivirana_varijabla naziv="DomainObject.Predmet.ProtustrankaNazivFormated_1">AMRA društvo s ograničenom odgovornošću za čišćenja, trgovinu i usluge</derivirana_varijabla>
  </DomainObject.Predmet.ProtustrankaNazivFormated>
  <DomainObject.Predmet.ProtustrankaNazivFormatedOIB>
    <izvorni_sadrzaj>AMRA društvo s ograničenom odgovornošću za čišćenja, trgovinu i usluge, OIB 10692469363</izvorni_sadrzaj>
    <derivirana_varijabla naziv="DomainObject.Predmet.ProtustrankaNazivFormatedOIB_1">AMRA društvo s ograničenom odgovornošću za čišćenja, trgovinu i usluge, OIB 10692469363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66038.20</izvorni_sadrzaj>
    <derivirana_varijabla naziv="DomainObject.Predmet.TrenutnaVrijednost_1">66038.20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AMRA društvo s ograničenom odgovornošću za čišćenja, trgovinu i usluge</item>
    </izvorni_sadrzaj>
    <derivirana_varijabla naziv="DomainObject.Predmet.ProtuStrankaListFormated_1">
      <item>AMRA društvo s ograničenom odgovornošću za čišćenja, trgovinu i usluge</item>
    </derivirana_varijabla>
  </DomainObject.Predmet.ProtuStrankaListFormated>
  <DomainObject.Predmet.ProtuStrankaListFormatedOIB>
    <izvorni_sadrzaj>
      <item>AMRA društvo s ograničenom odgovornošću za čišćenja, trgovinu i usluge, OIB 10692469363</item>
    </izvorni_sadrzaj>
    <derivirana_varijabla naziv="DomainObject.Predmet.ProtuStrankaListFormatedOIB_1">
      <item>AMRA društvo s ograničenom odgovornošću za čišćenja, trgovinu i usluge, OIB 10692469363</item>
    </derivirana_varijabla>
  </DomainObject.Predmet.ProtuStrankaListFormatedOIB>
  <DomainObject.Predmet.ProtuStrankaListFormatedWithAdress>
    <izvorni_sadrzaj>
      <item>AMRA društvo s ograničenom odgovornošću za čišćenja, trgovinu i usluge, Tome Blažeka 5, 48000 Koprivnica</item>
    </izvorni_sadrzaj>
    <derivirana_varijabla naziv="DomainObject.Predmet.ProtuStrankaListFormatedWithAdress_1">
      <item>AMRA društvo s ograničenom odgovornošću za čišćenja, trgovinu i usluge, Tome Blažeka 5, 48000 Koprivnica</item>
    </derivirana_varijabla>
  </DomainObject.Predmet.ProtuStrankaListFormatedWithAdress>
  <DomainObject.Predmet.ProtuStrankaListFormatedWithAdressOIB>
    <izvorni_sadrzaj>
      <item>AMRA društvo s ograničenom odgovornošću za čišćenja, trgovinu i usluge, OIB 10692469363, Tome Blažeka 5, 48000 Koprivnica</item>
    </izvorni_sadrzaj>
    <derivirana_varijabla naziv="DomainObject.Predmet.ProtuStrankaListFormatedWithAdressOIB_1">
      <item>AMRA društvo s ograničenom odgovornošću za čišćenja, trgovinu i usluge, OIB 10692469363, Tome Blažeka 5, 48000 Koprivnica</item>
    </derivirana_varijabla>
  </DomainObject.Predmet.ProtuStrankaListFormatedWithAdressOIB>
  <DomainObject.Predmet.ProtuStrankaListNazivFormated>
    <izvorni_sadrzaj>
      <item>AMRA društvo s ograničenom odgovornošću za čišćenja, trgovinu i usluge</item>
    </izvorni_sadrzaj>
    <derivirana_varijabla naziv="DomainObject.Predmet.ProtuStrankaListNazivFormated_1">
      <item>AMRA društvo s ograničenom odgovornošću za čišćenja, trgovinu i usluge</item>
    </derivirana_varijabla>
  </DomainObject.Predmet.ProtuStrankaListNazivFormated>
  <DomainObject.Predmet.ProtuStrankaListNazivFormatedOIB>
    <izvorni_sadrzaj>
      <item>AMRA društvo s ograničenom odgovornošću za čišćenja, trgovinu i usluge, OIB 10692469363</item>
    </izvorni_sadrzaj>
    <derivirana_varijabla naziv="DomainObject.Predmet.ProtuStrankaListNazivFormatedOIB_1">
      <item>AMRA društvo s ograničenom odgovornošću za čišćenja, trgovinu i usluge, OIB 10692469363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AMRA društvo s ograničenom odgovornošću za čišćenja, trgovinu i usluge</izvorni_sadrzaj>
    <derivirana_varijabla naziv="DomainObject.Predmet.ProtustrankaIDrugi_1">AMRA društvo s ograničenom odgovornošću za čišćenja,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AMRA društvo s ograničenom odgovornošću za čišćenja, trgovinu i usluge, OIB 10692469363, Tome Blažeka 5, 48000 Koprivnica</izvorni_sadrzaj>
    <derivirana_varijabla naziv="DomainObject.Predmet.ProtustrankaIDrugiAdressOIB_1">AMRA društvo s ograničenom odgovornošću za čišćenja, trgovinu i usluge, OIB 10692469363, Tome Blažeka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AMRA društvo s ograničenom odgovornošću za čišćenja, trgovinu i usluge</item>
      <item>Sudski registar</item>
      <item>e-oglasna ploča</item>
    </izvorni_sadrzaj>
    <derivirana_varijabla naziv="DomainObject.Predmet.SudioniciListNaziv_1">
      <item>Financijska agencija</item>
      <item>AMRA društvo s ograničenom odgovornošću za čišćenja,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AMRA društvo s ograničenom odgovornošću za čišćenja, trgovinu i usluge, OIB 10692469363, Tome Blažeka 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10692469363</item>
      <item>, OIB null</item>
      <item>, OIB null</item>
    </izvorni_sadrzaj>
    <derivirana_varijabla naziv="DomainObject.Predmet.SudioniciListNazivOIB_1">
      <item>, OIB 85821130368</item>
      <item>, OIB 10692469363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61B05-9FA9-4B8A-B10F-0AE188066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1303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2017-01-25T13:05:00Z</dcterms:created>
  <dc:creator>Maja Valušnig</dc:creator>
  <cp:lastModifiedBy>Marko Makaj</cp:lastModifiedBy>
  <cp:lastPrinted>2017-01-25T13:05:00Z</cp:lastPrinted>
  <dcterms:modified xmlns:xsi="http://www.w3.org/2001/XMLSchema-instance" xsi:type="dcterms:W3CDTF">2017-01-25T13:05:00Z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