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125b" w14:paraId="7f2125b" w:rsidRDefault="00DB0CCE" w:rsidP="001940FB" w:rsidR="00DB0CC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3311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B0CCE" w:rsidP="00AA6BCF" w:rsidR="00DB0CC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B0CCE" w:rsidR="00DB0CC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B0CC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B0CCE" w:rsidP="00DB0CC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B0CC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B0CC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.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F4527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4527B">
        <w:rPr>
          <w:rFonts w:cs="Calibri" w:eastAsia="Arial Unicode MS" w:hAnsi="Calibri" w:ascii="Calibri"/>
          <w:kern w:val="1"/>
          <w:lang w:eastAsia="ar-SA" w:val="hr-HR"/>
        </w:rPr>
        <w:t>KUSIĆ ANTE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B0CC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4527B">
        <w:rPr>
          <w:rFonts w:cs="Calibri" w:hAnsi="Calibri" w:ascii="Calibri"/>
        </w:rPr>
        <w:t>31.461,93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4527B">
        <w:rPr>
          <w:rFonts w:cs="Calibri" w:hAnsi="Calibri" w:ascii="Calibri"/>
        </w:rPr>
        <w:t>28.761,93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4527B">
        <w:rPr>
          <w:rFonts w:cs="Calibri" w:hAnsi="Calibri" w:ascii="Calibri"/>
        </w:rPr>
        <w:t>2.700,00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C590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>II</w:t>
      </w:r>
      <w:r w:rsidR="007C590A">
        <w:rPr>
          <w:rFonts w:cs="Calibri" w:eastAsia="Arial Unicode MS" w:hAnsi="Calibri" w:ascii="Calibri"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C590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F45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1249">
              <w:rPr>
                <w:rFonts w:cs="Calibri"/>
              </w:rPr>
              <w:t>KUSIĆ ANTE</w:t>
            </w:r>
            <w:r>
              <w:rPr>
                <w:rFonts w:cs="Calibri"/>
              </w:rPr>
              <w:t xml:space="preserve">, </w:t>
            </w:r>
            <w:r w:rsidRPr="00E91249">
              <w:rPr>
                <w:rFonts w:cs="Calibri"/>
              </w:rPr>
              <w:t xml:space="preserve"> Iločka 20,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E91249">
              <w:rPr>
                <w:rFonts w:cs="Calibri"/>
              </w:rPr>
              <w:t>98318415005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527B" w:rsidP="00F4527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4527B">
              <w:rPr>
                <w:rFonts w:cs="Calibri" w:hAnsi="Calibri" w:ascii="Calibri"/>
              </w:rPr>
              <w:t>Ugovor o štednom ulogu br. 81-70-00021-9, kartica članskih udjela, izvod otvorenih stavki za štedne depozite, kamatni list obračunate zakonske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45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1249">
              <w:rPr>
                <w:rFonts w:cs="Calibri"/>
              </w:rPr>
              <w:t>31.461,93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45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1249">
              <w:rPr>
                <w:rFonts w:cs="Calibri"/>
              </w:rPr>
              <w:t>28.761,93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45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1249">
              <w:rPr>
                <w:rFonts w:cs="Calibri"/>
              </w:rPr>
              <w:t>2.700,00 kn</w:t>
            </w:r>
          </w:p>
        </w:tc>
      </w:tr>
    </w:tbl>
    <w:p w:rsidRDefault="007C590A" w:rsidP="00526EA0" w:rsidR="007C590A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26EA0" w:rsidP="00526EA0" w:rsidR="00526EA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855AE" w:rsidP="00526EA0" w:rsidR="00526EA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EA0" w:rsidP="00526EA0" w:rsidR="00526EA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26EA0" w:rsidP="00526EA0" w:rsidR="00526EA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26EA0" w:rsidP="00526EA0" w:rsidR="00526EA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526EA0" w:rsidP="00526EA0" w:rsidR="00526EA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526EA0" w:rsidP="00526EA0" w:rsidR="00526EA0" w:rsidRPr="00B706F7">
      <w:pPr>
        <w:spacing w:after="0"/>
        <w:rPr>
          <w:rFonts w:eastAsia="Calibri" w:hAnsi="Calibri" w:ascii="Calibri"/>
          <w:lang w:val="hr-HR"/>
        </w:rPr>
      </w:pPr>
    </w:p>
    <w:p w:rsidRDefault="007C590A" w:rsidP="000D4321" w:rsidR="007C590A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7C590A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B48" w:rsidR="002E0B48">
      <w:pPr>
        <w:spacing w:after="0"/>
      </w:pPr>
      <w:r>
        <w:separator/>
      </w:r>
    </w:p>
  </w:endnote>
  <w:endnote w:id="0" w:type="continuationSeparator">
    <w:p w:rsidRDefault="002E0B48" w:rsidR="002E0B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4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B48" w:rsidR="002E0B48">
      <w:pPr>
        <w:spacing w:after="0"/>
      </w:pPr>
      <w:r>
        <w:separator/>
      </w:r>
    </w:p>
  </w:footnote>
  <w:footnote w:id="0" w:type="continuationSeparator">
    <w:p w:rsidRDefault="002E0B48" w:rsidR="002E0B4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4E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55AE"/>
    <w:rsid w:val="000910F0"/>
    <w:rsid w:val="000912CE"/>
    <w:rsid w:val="00095399"/>
    <w:rsid w:val="000A0CE2"/>
    <w:rsid w:val="000A4646"/>
    <w:rsid w:val="000A67AE"/>
    <w:rsid w:val="000A6D74"/>
    <w:rsid w:val="000B1B7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0B48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E0E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26EA0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442C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311A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02E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7EC6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90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54E2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1147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0CCE"/>
    <w:rsid w:val="00DB1922"/>
    <w:rsid w:val="00DB4853"/>
    <w:rsid w:val="00DB57ED"/>
    <w:rsid w:val="00DC06DE"/>
    <w:rsid w:val="00DC396F"/>
    <w:rsid w:val="00DC76B0"/>
    <w:rsid w:val="00DC7B7D"/>
    <w:rsid w:val="00DC7FDE"/>
    <w:rsid w:val="00DD628E"/>
    <w:rsid w:val="00DD65D7"/>
    <w:rsid w:val="00DD7045"/>
    <w:rsid w:val="00DE18BC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1249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527B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ColorfulList-Accent11" w:type="paragraph">
    <w:name w:val="Colorful List - Accent 1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C5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4E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4E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4E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4E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ColorfulList-Accent11" w:type="paragraph">
    <w:name w:val="Colorful List - Accent 1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C5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4E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4E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4E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4E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E0E89-09CE-4D40-9CC9-C8A409FA5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265</properties:Words>
  <properties:Characters>1458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St-651/2017-203 / Podnesak - Podnesak (-203.docx)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