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1426" w14:paraId="bf4142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10421">
        <w:t>67</w:t>
      </w:r>
      <w:r w:rsidR="002C4416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410421">
        <w:t>DUI d.o.o., Zagreb, Bulatova 7, OIB: 90450276963</w:t>
      </w:r>
      <w:r w:rsidR="00B74CF9">
        <w:t>,</w:t>
      </w:r>
      <w:r w:rsidR="00D5399D" w:rsidRPr="00AF1EFD">
        <w:t xml:space="preserve"> </w:t>
      </w:r>
      <w:r w:rsidR="00410421">
        <w:t>29. ožujka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410421">
        <w:t xml:space="preserve">DUI d.o.o., Zagreb, Bulatova 7, OIB: 90450276963. </w:t>
      </w:r>
      <w:r w:rsidRPr="00AF1EFD">
        <w:t xml:space="preserve">Stečajni postupak je otvoren dana </w:t>
      </w:r>
      <w:r w:rsidR="00410421">
        <w:t>29. ožujka 2017.</w:t>
      </w:r>
      <w:r w:rsidRPr="00AF1EFD">
        <w:t xml:space="preserve"> u </w:t>
      </w:r>
      <w:r w:rsidR="008327B4">
        <w:t>1</w:t>
      </w:r>
      <w:r w:rsidR="00410421">
        <w:t>3</w:t>
      </w:r>
      <w:r w:rsidR="008327B4">
        <w:t>,</w:t>
      </w:r>
      <w:r w:rsidR="002C4416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10421">
        <w:t>Berislav Maksimović, Varaždin, Hrašćica, Braće Radić 1, OIB: 57300759557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410421">
        <w:t>DUI d.o.o., Zagreb, Bulatova 7, OIB: 90450276963</w:t>
      </w:r>
      <w:r w:rsidR="008B73DD">
        <w:t xml:space="preserve">, s danom </w:t>
      </w:r>
      <w:r w:rsidR="00410421">
        <w:t>29. ožujka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410421">
        <w:t>DUI d.o.o., Zagreb, Bulatova 7, OIB: 90450276963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410421">
        <w:t>DUI d.o.o., Zagreb, Bulatova 7, OIB: 90450276963</w:t>
      </w:r>
      <w:r w:rsidRPr="00F018E1">
        <w:t>,</w:t>
      </w:r>
      <w:r>
        <w:t xml:space="preserve"> dana </w:t>
      </w:r>
      <w:r w:rsidR="00410421">
        <w:t>5. siječnja 2016.</w:t>
      </w:r>
    </w:p>
    <w:p w:rsidRDefault="00B74CF9" w:rsidP="00B74CF9" w:rsidR="00B74CF9">
      <w:pPr>
        <w:ind w:firstLine="708"/>
        <w:jc w:val="both"/>
      </w:pPr>
    </w:p>
    <w:p w:rsidRDefault="00410421" w:rsidP="002C4416" w:rsidR="00410421">
      <w:pPr>
        <w:ind w:firstLine="708"/>
        <w:jc w:val="both"/>
      </w:pPr>
      <w:r>
        <w:lastRenderedPageBreak/>
        <w:t>Na ročištu radi očitovanja o prijedlog za otvaranje stečajnog postupka punomoćnik zakonskog zastupnika dužnika je naveo da društvo nema nikakve imovine, da je djelatnost legalizacije nelegalno izgrađenih zgrada obavljao u stanu u kojem živi, da nema potraživanja, da nije izgledno ni nastavljanje djelatnosti jer u ovim uvjetima ne dobivaju nikakav posao.</w:t>
      </w:r>
    </w:p>
    <w:p w:rsidRDefault="002C4416" w:rsidP="002C4416" w:rsidR="002C4416" w:rsidRPr="00B26DB0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410421">
        <w:t xml:space="preserve">DUI d.o.o., Zagreb, Bulatova 7, OIB: 90450276963, </w:t>
      </w:r>
      <w:r w:rsidRPr="00B26DB0">
        <w:t>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16.987,34 kn</w:t>
      </w:r>
      <w:r w:rsidR="00A40812">
        <w:t xml:space="preserve"> (list </w:t>
      </w:r>
      <w:r w:rsidR="00410421">
        <w:t>10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410421">
        <w:t>67</w:t>
      </w:r>
      <w:r w:rsidR="002C4416">
        <w:t xml:space="preserve">/16 od </w:t>
      </w:r>
      <w:r w:rsidR="00410421">
        <w:t>16. veljače 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410421">
        <w:t>16. veljače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410421">
        <w:t>29. ožujka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8327B4" w:rsidR="008327B4"/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BD4" w:rsidR="00296BD4">
      <w:r>
        <w:separator/>
      </w:r>
    </w:p>
  </w:endnote>
  <w:endnote w:id="0" w:type="continuationSeparator">
    <w:p w:rsidRDefault="00296BD4" w:rsidR="00296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BD4" w:rsidR="00296BD4">
      <w:r>
        <w:separator/>
      </w:r>
    </w:p>
  </w:footnote>
  <w:footnote w:id="0" w:type="continuationSeparator">
    <w:p w:rsidRDefault="00296BD4" w:rsidR="00296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3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10421">
      <w:t>67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52326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2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DUI d.o.o. zastupanog po punomoćniku Ivan Duvančić</izvorni_sadrzaj>
    <derivirana_varijabla naziv="DomainObject.Predmet.ProtustrankaFormated_1">  DUI d.o.o. zastupanog po punomoćniku Ivan Duvančić</derivirana_varijabla>
  </DomainObject.Predmet.ProtustrankaFormated>
  <DomainObject.Predmet.ProtustrankaFormatedOIB>
    <izvorni_sadrzaj>  DUI d.o.o., OIB 90450276963 zastupanog po punomoćniku Ivan Duvančić</izvorni_sadrzaj>
    <derivirana_varijabla naziv="DomainObject.Predmet.ProtustrankaFormatedOIB_1">  DUI d.o.o., OIB 90450276963 zastupanog po punomoćniku Ivan Duvančić</derivirana_varijabla>
  </DomainObject.Predmet.ProtustrankaFormatedOIB>
  <DomainObject.Predmet.ProtustrankaFormatedWithAdress>
    <izvorni_sadrzaj> DUI d.o.o., Bulatova 7, 10000 Zagreb zastupanog po punomoćniku Ivan Duvančić</izvorni_sadrzaj>
    <derivirana_varijabla naziv="DomainObject.Predmet.ProtustrankaFormatedWithAdress_1"> DUI d.o.o., Bulatova 7, 10000 Zagreb zastupanog po punomoćniku Ivan Duvančić</derivirana_varijabla>
  </DomainObject.Predmet.ProtustrankaFormatedWithAdress>
  <DomainObject.Predmet.ProtustrankaFormatedWithAdressOIB>
    <izvorni_sadrzaj> DUI d.o.o., OIB 90450276963, Bulatova 7, 10000 Zagreb zastupanog po punomoćniku Ivan Duvančić</izvorni_sadrzaj>
    <derivirana_varijabla naziv="DomainObject.Predmet.ProtustrankaFormatedWithAdressOIB_1"> DUI d.o.o., OIB 90450276963, Bulatova 7, 10000 Zagreb zastupanog po punomoćniku Ivan Duvančić</derivirana_varijabla>
  </DomainObject.Predmet.ProtustrankaFormatedWithAdressOIB>
  <DomainObject.Predmet.ProtustrankaWithAdress>
    <izvorni_sadrzaj>DUI d.o.o. Bulatova 7, 10000 Zagreb</izvorni_sadrzaj>
    <derivirana_varijabla naziv="DomainObject.Predmet.ProtustrankaWithAdress_1">DUI d.o.o. Bulatova 7, 10000 Zagreb</derivirana_varijabla>
  </DomainObject.Predmet.ProtustrankaWithAdress>
  <DomainObject.Predmet.ProtustrankaWithAdressOIB>
    <izvorni_sadrzaj>DUI d.o.o., OIB 90450276963, Bulatova 7, 10000 Zagreb</izvorni_sadrzaj>
    <derivirana_varijabla naziv="DomainObject.Predmet.ProtustrankaWithAdressOIB_1">DUI d.o.o., OIB 90450276963, Bulatova 7, 10000 Zagreb</derivirana_varijabla>
  </DomainObject.Predmet.ProtustrankaWithAdressOIB>
  <DomainObject.Predmet.ProtustrankaNazivFormated>
    <izvorni_sadrzaj>DUI d.o.o.</izvorni_sadrzaj>
    <derivirana_varijabla naziv="DomainObject.Predmet.ProtustrankaNazivFormated_1">DUI d.o.o.</derivirana_varijabla>
  </DomainObject.Predmet.ProtustrankaNazivFormated>
  <DomainObject.Predmet.ProtustrankaNazivFormatedOIB>
    <izvorni_sadrzaj>DUI d.o.o., OIB 90450276963</izvorni_sadrzaj>
    <derivirana_varijabla naziv="DomainObject.Predmet.ProtustrankaNazivFormatedOIB_1">DUI d.o.o., OIB 90450276963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DUI d.o.o. zastupanog po punomoćniku Ivan Duvančić</item>
    </izvorni_sadrzaj>
    <derivirana_varijabla naziv="DomainObject.Predmet.ProtuStrankaListFormated_1">
      <item>DUI d.o.o. zastupanog po punomoćniku Ivan Duvančić</item>
    </derivirana_varijabla>
  </DomainObject.Predmet.ProtuStrankaListFormated>
  <DomainObject.Predmet.ProtuStrankaListFormatedOIB>
    <izvorni_sadrzaj>
      <item>DUI d.o.o., OIB 90450276963 zastupanog po punomoćniku Ivan Duvančić</item>
    </izvorni_sadrzaj>
    <derivirana_varijabla naziv="DomainObject.Predmet.ProtuStrankaListFormatedOIB_1">
      <item>DUI d.o.o., OIB 90450276963 zastupanog po punomoćniku Ivan Duvančić</item>
    </derivirana_varijabla>
  </DomainObject.Predmet.ProtuStrankaListFormatedOIB>
  <DomainObject.Predmet.ProtuStrankaListFormatedWithAdress>
    <izvorni_sadrzaj>
      <item>DUI d.o.o., Bulatova 7, 10000 Zagreb zastupanog po punomoćniku Ivan Duvančić</item>
    </izvorni_sadrzaj>
    <derivirana_varijabla naziv="DomainObject.Predmet.ProtuStrankaListFormatedWithAdress_1">
      <item>DUI d.o.o., Bulatova 7, 10000 Zagreb zastupanog po punomoćniku Ivan Duvančić</item>
    </derivirana_varijabla>
  </DomainObject.Predmet.ProtuStrankaListFormatedWithAdress>
  <DomainObject.Predmet.ProtuStrankaListFormatedWithAdressOIB>
    <izvorni_sadrzaj>
      <item>DUI d.o.o., OIB 90450276963, Bulatova 7, 10000 Zagreb zastupanog po punomoćniku Ivan Duvančić</item>
    </izvorni_sadrzaj>
    <derivirana_varijabla naziv="DomainObject.Predmet.ProtuStrankaListFormatedWithAdressOIB_1">
      <item>DUI d.o.o., OIB 90450276963, Bulatova 7, 10000 Zagreb zastupanog po punomoćniku Ivan Duvančić</item>
    </derivirana_varijabla>
  </DomainObject.Predmet.ProtuStrankaListFormatedWithAdressOIB>
  <DomainObject.Predmet.ProtuStrankaListNazivFormated>
    <izvorni_sadrzaj>
      <item>DUI d.o.o.</item>
    </izvorni_sadrzaj>
    <derivirana_varijabla naziv="DomainObject.Predmet.ProtuStrankaListNazivFormated_1">
      <item>DUI d.o.o.</item>
    </derivirana_varijabla>
  </DomainObject.Predmet.ProtuStrankaListNazivFormated>
  <DomainObject.Predmet.ProtuStrankaListNazivFormatedOIB>
    <izvorni_sadrzaj>
      <item>DUI d.o.o., OIB 90450276963</item>
    </izvorni_sadrzaj>
    <derivirana_varijabla naziv="DomainObject.Predmet.ProtuStrankaListNazivFormatedOIB_1">
      <item>DUI d.o.o., OIB 90450276963</item>
    </derivirana_varijabla>
  </DomainObject.Predmet.ProtuStrankaListNazivFormatedOIB>
  <DomainObject.Predmet.OstaliListFormated>
    <izvorni_sadrzaj>
      <item>Ivan Duvančić punomoćnik sudionika u postupku DUI d.o.o.</item>
    </izvorni_sadrzaj>
    <derivirana_varijabla naziv="DomainObject.Predmet.OstaliListFormated_1">
      <item>Ivan Duvančić punomoćnik sudionika u postupku DUI d.o.o.</item>
    </derivirana_varijabla>
  </DomainObject.Predmet.OstaliListFormated>
  <DomainObject.Predmet.OstaliListFormatedOIB>
    <izvorni_sadrzaj>
      <item>Ivan Duvančić, OIB 68083481900 punomoćnik sudionika u postupku DUI d.o.o.</item>
    </izvorni_sadrzaj>
    <derivirana_varijabla naziv="DomainObject.Predmet.OstaliListFormatedOIB_1">
      <item>Ivan Duvančić, OIB 68083481900 punomoćnik sudionika u postupku DUI d.o.o.</item>
    </derivirana_varijabla>
  </DomainObject.Predmet.OstaliListFormatedOIB>
  <DomainObject.Predmet.OstaliListFormatedWithAdress>
    <izvorni_sadrzaj>
      <item>Ivan Duvančić, Bulatova 7, 10000 Zagreb punomoćnik sudionika u postupku DUI d.o.o.</item>
    </izvorni_sadrzaj>
    <derivirana_varijabla naziv="DomainObject.Predmet.OstaliListFormatedWithAdress_1">
      <item>Ivan Duvančić, Bulatova 7, 10000 Zagreb punomoćnik sudionika u postupku DUI d.o.o.</item>
    </derivirana_varijabla>
  </DomainObject.Predmet.OstaliListFormatedWithAdress>
  <DomainObject.Predmet.OstaliListFormatedWithAdressOIB>
    <izvorni_sadrzaj>
      <item>Ivan Duvančić, OIB 68083481900, Bulatova 7, 10000 Zagreb punomoćnik sudionika u postupku DUI d.o.o.</item>
    </izvorni_sadrzaj>
    <derivirana_varijabla naziv="DomainObject.Predmet.OstaliListFormatedWithAdressOIB_1">
      <item>Ivan Duvančić, OIB 68083481900, Bulatova 7, 10000 Zagreb punomoćnik sudionika u postupku DUI d.o.o.</item>
    </derivirana_varijabla>
  </DomainObject.Predmet.OstaliListFormatedWithAdressOIB>
  <DomainObject.Predmet.OstaliListNazivFormated>
    <izvorni_sadrzaj>
      <item>Ivan Duvančić</item>
    </izvorni_sadrzaj>
    <derivirana_varijabla naziv="DomainObject.Predmet.OstaliListNazivFormated_1">
      <item>Ivan Duvančić</item>
    </derivirana_varijabla>
  </DomainObject.Predmet.OstaliListNazivFormated>
  <DomainObject.Predmet.OstaliListNazivFormatedOIB>
    <izvorni_sadrzaj>
      <item>Ivan Duvančić, OIB 68083481900</item>
    </izvorni_sadrzaj>
    <derivirana_varijabla naziv="DomainObject.Predmet.OstaliListNazivFormatedOIB_1">
      <item>Ivan Duvančić, OIB 68083481900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DUI d.o.o.</izvorni_sadrzaj>
    <derivirana_varijabla naziv="DomainObject.Predmet.ProtustrankaIDrugi_1">DUI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DUI d.o.o., OIB 90450276963, Bulatova 7, 10000 Zagreb</izvorni_sadrzaj>
    <derivirana_varijabla naziv="DomainObject.Predmet.ProtustrankaIDrugiAdressOIB_1">DUI d.o.o., OIB 90450276963, Bulatova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DUI d.o.o.</item>
      <item>Ivan Duvančić</item>
    </izvorni_sadrzaj>
    <derivirana_varijabla naziv="DomainObject.Predmet.SudioniciListNaziv_1">
      <item>FINA Regionalni centar Zagreb</item>
      <item>DUI d.o.o.</item>
      <item>Ivan Duvančić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DUI d.o.o., OIB 90450276963, Bulatova 7,10000 Zagreb</item>
      <item>Ivan Duvančić, OIB 68083481900, Bulatova 7,10000 Zagreb</item>
    </izvorni_sadrzaj>
    <derivirana_varijabla naziv="DomainObject.Predmet.SudioniciListAdressOIB_1">
      <item>FINA Regionalni centar Zagreb, OIB 85821130368, Trg svibanjskih žrtava 1995. 1,10000 Zagreb</item>
      <item>DUI d.o.o., OIB 90450276963, Bulatova 7,10000 Zagreb</item>
      <item>Ivan Duvančić, OIB 68083481900, Bulatova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90450276963</item>
      <item>, OIB 68083481900</item>
    </izvorni_sadrzaj>
    <derivirana_varijabla naziv="DomainObject.Predmet.SudioniciListNazivOIB_1">
      <item>, OIB 85821130368</item>
      <item>, OIB 90450276963</item>
      <item>, OIB 68083481900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565</properties:Words>
  <properties:Characters>2921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2017-03-29T10:37:00Z</dcterms:created>
  <dc:creator>Korisnik</dc:creator>
  <cp:lastModifiedBy>Draženka Prpić</cp:lastModifiedBy>
  <cp:lastPrinted>2017-03-29T10:37:00Z</cp:lastPrinted>
  <dcterms:modified xmlns:xsi="http://www.w3.org/2001/XMLSchema-instance" xsi:type="dcterms:W3CDTF">2017-03-29T10:38:00Z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