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0cfe" w14:paraId="9d10cf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BB4731" w:rsidP="00F2122B" w:rsidR="00BB4731">
      <w:pPr>
        <w:ind w:left="5040"/>
      </w:pPr>
      <w:r>
        <w:t>KASTRIJOT PREKPALAJ</w:t>
      </w:r>
    </w:p>
    <w:p w:rsidRDefault="00A6683B" w:rsidP="00F2122B" w:rsidR="00584931">
      <w:pPr>
        <w:ind w:left="5040"/>
      </w:pPr>
      <w:r>
        <w:t>Ulica Borka Šarlije-kese 40</w:t>
      </w:r>
    </w:p>
    <w:p w:rsidRDefault="00BB4731" w:rsidP="00F2122B" w:rsidR="00BB4731">
      <w:pPr>
        <w:ind w:left="5040"/>
      </w:pPr>
      <w:r>
        <w:t>Zadar</w:t>
      </w:r>
    </w:p>
    <w:p w:rsidRDefault="00A6683B" w:rsidP="00F2122B" w:rsidR="00A6683B">
      <w:pPr>
        <w:ind w:left="5040"/>
      </w:pPr>
    </w:p>
    <w:p w:rsidRDefault="00A6683B" w:rsidP="00F2122B" w:rsidR="00A6683B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A6683B">
        <w:t>9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A6683B">
        <w:t>DONtours, d.o.o., Zadar, Obala Kneza Branimira bb, OIB: 16907648315.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A6683B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A6683B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735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A6683B">
      <w:rPr>
        <w:b/>
        <w:bCs/>
        <w:sz w:val="28"/>
      </w:rPr>
      <w:t>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779A7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9A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9A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9A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9A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9A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9A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Branimira/bb, 23000 Zadar</izvorni_sadrzaj>
    <derivirana_varijabla naziv="DomainObject.Predmet.ProtustrankaFormatedWithAdress_1"> DONtours, d.o.o. za turizam, trgovinu i usluge, Obala Kneza Branimira/bb, 23000 Zadar</derivirana_varijabla>
  </DomainObject.Predmet.ProtustrankaFormatedWithAdress>
  <DomainObject.Predmet.ProtustrankaFormatedWithAdressOIB>
    <izvorni_sadrzaj> DONtours, d.o.o. za turizam, trgovinu i usluge, OIB 16907648315, Obala Kneza Branimira/bb, 23000 Zadar</izvorni_sadrzaj>
    <derivirana_varijabla naziv="DomainObject.Predmet.ProtustrankaFormatedWithAdressOIB_1"> DONtours, d.o.o. za turizam, trgovinu i usluge, OIB 16907648315, Obala Kneza Branimira/bb, 23000 Zadar</derivirana_varijabla>
  </DomainObject.Predmet.ProtustrankaFormatedWithAdressOIB>
  <DomainObject.Predmet.ProtustrankaWithAdress>
    <izvorni_sadrzaj>DONtours, d.o.o. za turizam, trgovinu i usluge Obala Kneza Branimira/bb, 23000 Zadar</izvorni_sadrzaj>
    <derivirana_varijabla naziv="DomainObject.Predmet.ProtustrankaWithAdress_1">DONtours, d.o.o. za turizam, trgovinu i usluge Obala Kneza Branimira/bb, 23000 Zadar</derivirana_varijabla>
  </DomainObject.Predmet.ProtustrankaWithAdress>
  <DomainObject.Predmet.ProtustrankaWithAdressOIB>
    <izvorni_sadrzaj>DONtours, d.o.o. za turizam, trgovinu i usluge, OIB 16907648315, Obala Kneza Branimira/bb, 23000 Zadar</izvorni_sadrzaj>
    <derivirana_varijabla naziv="DomainObject.Predmet.ProtustrankaWithAdressOIB_1">DONtours, d.o.o. za turizam, trgovinu i usluge, OIB 16907648315, Obala Kneza Branimira/bb,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65788.63</izvorni_sadrzaj>
    <derivirana_varijabla naziv="DomainObject.Predmet.TrenutnaVrijednost_1">65788.63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Branimira/bb, 23000 Zadar</item>
    </izvorni_sadrzaj>
    <derivirana_varijabla naziv="DomainObject.Predmet.ProtuStrankaListFormatedWithAdress_1">
      <item>DONtours, d.o.o. za turizam, trgovinu i usluge, Obala Kneza Branimira/bb,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Branimira/bb, 23000 Zadar</item>
    </izvorni_sadrzaj>
    <derivirana_varijabla naziv="DomainObject.Predmet.ProtuStrankaListFormatedWithAdressOIB_1">
      <item>DONtours, d.o.o. za turizam, trgovinu i usluge, OIB 16907648315, Obala Kneza Branimira/bb,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>
      <item>Kastrijot Prekpalaj</item>
    </izvorni_sadrzaj>
    <derivirana_varijabla naziv="DomainObject.Predmet.OstaliListFormated_1">
      <item>Kastrijot Prekpalaj</item>
    </derivirana_varijabla>
  </DomainObject.Predmet.OstaliListFormated>
  <DomainObject.Predmet.OstaliListFormatedOIB>
    <izvorni_sadrzaj>
      <item>Kastrijot Prekpalaj, OIB 27443016741</item>
    </izvorni_sadrzaj>
    <derivirana_varijabla naziv="DomainObject.Predmet.OstaliListFormatedOIB_1">
      <item>Kastrijot Prekpalaj, OIB 27443016741</item>
    </derivirana_varijabla>
  </DomainObject.Predmet.OstaliListFormatedOIB>
  <DomainObject.Predmet.OstaliListFormatedWithAdress>
    <izvorni_sadrzaj>
      <item>Kastrijot Prekpalaj, Ulica Borka Šarlije-kese 40, 23000 Zadar</item>
    </izvorni_sadrzaj>
    <derivirana_varijabla naziv="DomainObject.Predmet.OstaliListFormatedWithAdress_1">
      <item>Kastrijot Prekpalaj, Ulica Borka Šarlije-kese 40, 23000 Zadar</item>
    </derivirana_varijabla>
  </DomainObject.Predmet.OstaliListFormatedWithAdress>
  <DomainObject.Predmet.OstaliListFormatedWithAdressOIB>
    <izvorni_sadrzaj>
      <item>Kastrijot Prekpalaj, OIB 27443016741, Ulica Borka Šarlije-kese 40, 23000 Zadar</item>
    </izvorni_sadrzaj>
    <derivirana_varijabla naziv="DomainObject.Predmet.OstaliListFormatedWithAdressOIB_1">
      <item>Kastrijot Prekpalaj, OIB 27443016741, Ulica Borka Šarlije-kese 40, 23000 Zadar</item>
    </derivirana_varijabla>
  </DomainObject.Predmet.OstaliListFormatedWithAdressOIB>
  <DomainObject.Predmet.OstaliListNazivFormated>
    <izvorni_sadrzaj>
      <item>Kastrijot Prekpalaj</item>
    </izvorni_sadrzaj>
    <derivirana_varijabla naziv="DomainObject.Predmet.OstaliListNazivFormated_1">
      <item>Kastrijot Prekpalaj</item>
    </derivirana_varijabla>
  </DomainObject.Predmet.OstaliListNazivFormated>
  <DomainObject.Predmet.OstaliListNazivFormatedOIB>
    <izvorni_sadrzaj>
      <item>Kastrijot Prekpalaj, OIB 27443016741</item>
    </izvorni_sadrzaj>
    <derivirana_varijabla naziv="DomainObject.Predmet.OstaliListNazivFormatedOIB_1">
      <item>Kastrijot Prekpalaj, OIB 27443016741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Branimira/bb, 23000 Zadar</izvorni_sadrzaj>
    <derivirana_varijabla naziv="DomainObject.Predmet.ProtustrankaIDrugiAdressOIB_1">DONtours, d.o.o. za turizam, trgovinu i usluge, OIB 16907648315, Obala Kneza Branimira/bb,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DONtours, d.o.o. za turizam, trgovinu i usluge</item>
      <item>Kastrijot Prekpalaj</item>
    </izvorni_sadrzaj>
    <derivirana_varijabla naziv="DomainObject.Predmet.SudioniciListNaziv_1">
      <item>Financijska agencija</item>
      <item>DONtours, d.o.o. za turizam, trgovinu i usluge</item>
      <item>Kastrijot Prekpalaj</item>
    </derivirana_varijabla>
  </DomainObject.Predmet.SudioniciListNaziv>
  <DomainObject.Predmet.SudioniciListAdressOIB>
    <izvorni_sadrzaj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izvorni_sadrzaj>
    <derivirana_varijabla naziv="DomainObject.Predmet.SudioniciListAdressOIB_1"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  <item>, OIB 27443016741</item>
    </izvorni_sadrzaj>
    <derivirana_varijabla naziv="DomainObject.Predmet.SudioniciListNazivOIB_1">
      <item>, OIB 85821130368</item>
      <item>, OIB 16907648315</item>
      <item>, OIB 27443016741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011D7-1BA6-4865-A610-482B9F546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882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2016-05-09T09:43:00Z</dcterms:created>
  <dc:creator>Ardena Bajlo</dc:creator>
  <cp:lastModifiedBy>wsadmin</cp:lastModifiedBy>
  <cp:lastPrinted>2016-05-09T09:36:00Z</cp:lastPrinted>
  <dcterms:modified xmlns:xsi="http://www.w3.org/2001/XMLSchema-instance" xsi:type="dcterms:W3CDTF">2016-05-09T11:56:00Z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