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dd8954" w14:paraId="cdd8954" w:rsidRDefault="009E2467" w:rsidP="009E2467" w:rsidR="009E2467">
      <w:pPr>
        <w:jc w:val="right"/>
        <w15:collapsed w:val="false"/>
      </w:pPr>
      <w:bookmarkStart w:name="_GoBack" w:id="0"/>
      <w:bookmarkEnd w:id="0"/>
    </w:p>
    <w:p w:rsidRDefault="009E2467" w:rsidP="009E2467" w:rsidR="009E2467">
      <w:pPr>
        <w:jc w:val="right"/>
      </w:pPr>
    </w:p>
    <w:p w:rsidRDefault="00034449" w:rsidP="004635D5" w:rsidR="00034449">
      <w:pPr>
        <w:jc w:val="both"/>
        <w:rPr>
          <w:bCs/>
        </w:rPr>
      </w:pPr>
    </w:p>
    <w:p w:rsidRDefault="00611283" w:rsidP="004635D5" w:rsidR="00611283">
      <w:pPr>
        <w:jc w:val="both"/>
        <w:rPr>
          <w:bCs/>
        </w:rPr>
      </w:pPr>
    </w:p>
    <w:p w:rsidRDefault="009E2467" w:rsidP="004635D5" w:rsidR="009E2467" w:rsidRPr="00FC1537">
      <w:pPr>
        <w:jc w:val="both"/>
        <w:rPr>
          <w:bCs/>
        </w:rPr>
      </w:pPr>
      <w:r w:rsidRPr="00FC1537">
        <w:rPr>
          <w:bCs/>
        </w:rPr>
        <w:t>REPUBLIKA HRVATSKA</w:t>
      </w:r>
    </w:p>
    <w:p w:rsidRDefault="009E2467" w:rsidP="004635D5" w:rsidR="009E2467" w:rsidRPr="00FC1537">
      <w:pPr>
        <w:jc w:val="both"/>
        <w:rPr>
          <w:bCs/>
        </w:rPr>
      </w:pPr>
      <w:r w:rsidRPr="00FC1537">
        <w:rPr>
          <w:bCs/>
        </w:rPr>
        <w:t>TRGOVAČKI SUD U ZADRU</w:t>
      </w:r>
    </w:p>
    <w:p w:rsidRDefault="009E2467" w:rsidP="004635D5" w:rsidR="009E2467">
      <w:r>
        <w:t>Zadar, Dr. Franje Tuđmana 35</w:t>
      </w:r>
      <w:r w:rsidRPr="00FC1537">
        <w:t xml:space="preserve">                   </w:t>
      </w:r>
      <w:r>
        <w:t xml:space="preserve">                         </w:t>
      </w:r>
      <w:r>
        <w:tab/>
      </w:r>
      <w:r>
        <w:tab/>
      </w:r>
      <w:r>
        <w:tab/>
      </w:r>
      <w:r>
        <w:tab/>
      </w:r>
    </w:p>
    <w:p w:rsidRDefault="009E2467" w:rsidP="009E2467" w:rsidR="009E2467" w:rsidRPr="00FC1537">
      <w:pPr>
        <w:jc w:val="both"/>
      </w:pPr>
      <w:r w:rsidRPr="00FC1537">
        <w:tab/>
      </w:r>
      <w:r w:rsidRPr="00FC1537">
        <w:tab/>
      </w:r>
      <w:r w:rsidRPr="00FC1537">
        <w:tab/>
      </w:r>
    </w:p>
    <w:p w:rsidRDefault="009E2467" w:rsidP="009E2467" w:rsidR="009E2467" w:rsidRPr="00FC1537">
      <w:pPr>
        <w:jc w:val="center"/>
      </w:pPr>
      <w:r>
        <w:t>R E P U B L I K A   H R V A T S K A</w:t>
      </w:r>
    </w:p>
    <w:p w:rsidRDefault="009E2467" w:rsidP="009E2467" w:rsidR="009E2467">
      <w:pPr>
        <w:jc w:val="center"/>
      </w:pPr>
    </w:p>
    <w:p w:rsidRDefault="009E2467" w:rsidP="009E2467" w:rsidR="009E2467">
      <w:pPr>
        <w:jc w:val="center"/>
      </w:pPr>
      <w:r>
        <w:t>O G L A S</w:t>
      </w:r>
    </w:p>
    <w:p w:rsidRDefault="009E2467" w:rsidP="009E2467" w:rsidR="009E2467" w:rsidRPr="00FC1537">
      <w:pPr>
        <w:jc w:val="center"/>
      </w:pPr>
    </w:p>
    <w:p w:rsidRDefault="009E2467" w:rsidP="00FF274E" w:rsidR="009E2467">
      <w:pPr>
        <w:ind w:firstLine="720"/>
        <w:jc w:val="both"/>
      </w:pPr>
      <w:r w:rsidRPr="00FC1537">
        <w:t>Trgovački sud u Zadru</w:t>
      </w:r>
      <w:r>
        <w:t xml:space="preserve">, </w:t>
      </w:r>
      <w:r w:rsidRPr="00FC1537">
        <w:t>OIB:</w:t>
      </w:r>
      <w:r>
        <w:rPr>
          <w:lang w:eastAsia="hr-HR"/>
        </w:rPr>
        <w:t xml:space="preserve"> 39670464653</w:t>
      </w:r>
      <w:r w:rsidR="00034449">
        <w:t xml:space="preserve">, </w:t>
      </w:r>
      <w:r w:rsidR="00F1246C">
        <w:t>po prijedlogu sudske savjetnice Anamarije Kovačić Milković</w:t>
      </w:r>
      <w:r w:rsidR="004635D5">
        <w:t xml:space="preserve">, </w:t>
      </w:r>
      <w:r w:rsidRPr="00FC1537">
        <w:t>u skraćenom stečajnom postupku nad dužnikom</w:t>
      </w:r>
      <w:r w:rsidR="00FF274E">
        <w:t xml:space="preserve"> </w:t>
      </w:r>
      <w:r w:rsidR="00634772">
        <w:t xml:space="preserve">NATALI </w:t>
      </w:r>
      <w:r w:rsidR="00257EA5">
        <w:t>d.o</w:t>
      </w:r>
      <w:r w:rsidR="00CB10C6">
        <w:t>.o.</w:t>
      </w:r>
      <w:r w:rsidR="00BD7405">
        <w:t xml:space="preserve">, </w:t>
      </w:r>
      <w:r w:rsidR="00634772">
        <w:t>Rogoznica</w:t>
      </w:r>
      <w:r w:rsidR="003D6DC2">
        <w:t xml:space="preserve">, </w:t>
      </w:r>
      <w:r w:rsidR="00634772">
        <w:t>Obala Kneza Domagoja 76 A</w:t>
      </w:r>
      <w:r w:rsidR="00BD7405">
        <w:t xml:space="preserve">, OIB: </w:t>
      </w:r>
      <w:r w:rsidR="00634772">
        <w:t>99063663658</w:t>
      </w:r>
      <w:r>
        <w:t xml:space="preserve">, </w:t>
      </w:r>
      <w:r w:rsidRPr="00FC1537">
        <w:t xml:space="preserve">povodom zahtjeva </w:t>
      </w:r>
      <w:r>
        <w:t>Financijske agencije,</w:t>
      </w:r>
      <w:r w:rsidRPr="007465D2">
        <w:t xml:space="preserve"> </w:t>
      </w:r>
      <w:r w:rsidRPr="000506EC">
        <w:t>R</w:t>
      </w:r>
      <w:r>
        <w:t xml:space="preserve">egionalnog centra </w:t>
      </w:r>
      <w:r w:rsidRPr="000506EC">
        <w:t>Split, Podružnic</w:t>
      </w:r>
      <w:r>
        <w:t>e</w:t>
      </w:r>
      <w:r w:rsidRPr="000506EC">
        <w:t xml:space="preserve"> </w:t>
      </w:r>
      <w:r w:rsidR="0063348D">
        <w:t>Šibenik</w:t>
      </w:r>
      <w:r w:rsidRPr="000506EC">
        <w:t>,</w:t>
      </w:r>
      <w:r>
        <w:t xml:space="preserve"> </w:t>
      </w:r>
      <w:r w:rsidR="0063348D">
        <w:t xml:space="preserve">Perivoj L. Marune 1, </w:t>
      </w:r>
      <w:r>
        <w:t xml:space="preserve">OIB: 85821130368 </w:t>
      </w:r>
      <w:r w:rsidRPr="00FC1537">
        <w:t xml:space="preserve">od </w:t>
      </w:r>
      <w:r w:rsidR="00634772">
        <w:t>24</w:t>
      </w:r>
      <w:r>
        <w:t xml:space="preserve">. </w:t>
      </w:r>
      <w:r w:rsidR="00634772">
        <w:t>svibnja</w:t>
      </w:r>
      <w:r w:rsidR="00BD7405">
        <w:t xml:space="preserve"> </w:t>
      </w:r>
      <w:r w:rsidR="00997BBA">
        <w:t>201</w:t>
      </w:r>
      <w:r w:rsidR="00FF274E">
        <w:t>7</w:t>
      </w:r>
      <w:r w:rsidRPr="00FC1537">
        <w:t>.</w:t>
      </w:r>
      <w:r>
        <w:t xml:space="preserve">, </w:t>
      </w:r>
      <w:r w:rsidR="00530C7F">
        <w:t>28</w:t>
      </w:r>
      <w:r>
        <w:t xml:space="preserve">. </w:t>
      </w:r>
      <w:r w:rsidR="00AC4F21">
        <w:t>kolovoza</w:t>
      </w:r>
      <w:r w:rsidR="00FF274E">
        <w:t xml:space="preserve"> </w:t>
      </w:r>
      <w:r w:rsidR="00814E35">
        <w:t>2017</w:t>
      </w:r>
      <w:r>
        <w:t xml:space="preserve">. objavio je </w:t>
      </w:r>
    </w:p>
    <w:p w:rsidRDefault="00F1246C" w:rsidP="009E2467" w:rsidR="00F6628B">
      <w:pPr>
        <w:jc w:val="center"/>
      </w:pPr>
      <w:r>
        <w:t xml:space="preserve"> </w:t>
      </w:r>
    </w:p>
    <w:p w:rsidRDefault="009E2467" w:rsidP="009E2467" w:rsidR="009E2467" w:rsidRPr="00FC1537">
      <w:pPr>
        <w:jc w:val="center"/>
      </w:pPr>
      <w:r>
        <w:t>o g l a s</w:t>
      </w:r>
    </w:p>
    <w:p w:rsidRDefault="009E2467" w:rsidP="009E2467" w:rsidR="009E2467">
      <w:pPr>
        <w:jc w:val="center"/>
      </w:pPr>
    </w:p>
    <w:p w:rsidRDefault="009E2467" w:rsidP="009E2467" w:rsidR="009E2467">
      <w:pPr>
        <w:ind w:firstLine="315"/>
        <w:jc w:val="both"/>
      </w:pPr>
      <w:r>
        <w:tab/>
        <w:t>1</w:t>
      </w:r>
      <w:r w:rsidRPr="00FC1537">
        <w:t xml:space="preserve">. </w:t>
      </w:r>
      <w:r>
        <w:t xml:space="preserve"> Utvrđuje se da ukupni iznos evidentiranog duga </w:t>
      </w:r>
      <w:r w:rsidR="006A66B9">
        <w:t xml:space="preserve">dužnika </w:t>
      </w:r>
      <w:r w:rsidR="00634772" w:rsidRPr="00634772">
        <w:t>NATALI d.o.o., Rogoznica, Obala Kneza Domagoja 76 A, OIB: 99063663658</w:t>
      </w:r>
      <w:r w:rsidR="00907360">
        <w:t>,</w:t>
      </w:r>
      <w:r w:rsidR="00BD7405">
        <w:t xml:space="preserve"> </w:t>
      </w:r>
      <w:r>
        <w:t xml:space="preserve">na temelju neizvršenih osnova za plaćanje iznosi </w:t>
      </w:r>
      <w:r w:rsidR="00634772">
        <w:t>10</w:t>
      </w:r>
      <w:r w:rsidR="00BD7405">
        <w:t>.</w:t>
      </w:r>
      <w:r w:rsidR="00634772">
        <w:t>069</w:t>
      </w:r>
      <w:r w:rsidR="00AC4F21">
        <w:t>,</w:t>
      </w:r>
      <w:r w:rsidR="00634772">
        <w:t>29</w:t>
      </w:r>
      <w:r>
        <w:t xml:space="preserve"> kn. </w:t>
      </w:r>
    </w:p>
    <w:p w:rsidRDefault="009E2467" w:rsidP="009E2467" w:rsidR="009E2467" w:rsidRPr="00FC1537">
      <w:pPr>
        <w:ind w:firstLine="315"/>
        <w:jc w:val="both"/>
      </w:pPr>
    </w:p>
    <w:p w:rsidRDefault="009E2467" w:rsidP="009E2467" w:rsidR="009E2467">
      <w:pPr>
        <w:jc w:val="both"/>
      </w:pPr>
      <w:r w:rsidRPr="00FC1537">
        <w:t xml:space="preserve">      </w:t>
      </w:r>
      <w:r>
        <w:tab/>
        <w:t>2</w:t>
      </w:r>
      <w:r w:rsidRPr="00FC1537">
        <w:t xml:space="preserve">.  Poziva se </w:t>
      </w:r>
      <w:r w:rsidR="00F508E3">
        <w:t>osob</w:t>
      </w:r>
      <w:r w:rsidR="00BD7405">
        <w:t>a</w:t>
      </w:r>
      <w:r>
        <w:t xml:space="preserve"> </w:t>
      </w:r>
      <w:r w:rsidR="00A64D31">
        <w:t>ovlašten</w:t>
      </w:r>
      <w:r w:rsidR="00BD7405">
        <w:t>a</w:t>
      </w:r>
      <w:r>
        <w:t xml:space="preserve"> za zastupanje </w:t>
      </w:r>
      <w:r w:rsidRPr="00FC1537">
        <w:t>dužnika</w:t>
      </w:r>
      <w:r>
        <w:t xml:space="preserve"> po zakonu</w:t>
      </w:r>
      <w:r w:rsidR="00926A1D">
        <w:t xml:space="preserve"> </w:t>
      </w:r>
      <w:r w:rsidR="00634772">
        <w:t>Natalia Krivonozhko</w:t>
      </w:r>
      <w:r w:rsidR="004635D5" w:rsidRPr="004635D5">
        <w:t xml:space="preserve">, </w:t>
      </w:r>
      <w:r w:rsidRPr="00FC1537">
        <w:t xml:space="preserve">u roku od 15 (petnaest) dana </w:t>
      </w:r>
      <w:r>
        <w:t>od dana objave ovog oglasa na e-oglasnoj ploči ovog suda,</w:t>
      </w:r>
      <w:r w:rsidRPr="00D53CBE">
        <w:t xml:space="preserve"> </w:t>
      </w:r>
      <w:r>
        <w:t xml:space="preserve">a temeljem odredbe čl. 430. Stečajnog zakona (Narodne novine broj </w:t>
      </w:r>
      <w:r w:rsidR="00814E35">
        <w:t xml:space="preserve">71/15, u nastavku teksta: SZ), </w:t>
      </w:r>
      <w:r>
        <w:t xml:space="preserve">podnijeti sudu javnobilježnički </w:t>
      </w:r>
      <w:r w:rsidRPr="00FC1537">
        <w:t>ovjerovljen popis imovine</w:t>
      </w:r>
      <w:r>
        <w:t xml:space="preserve"> i obveza dužnika na propisanom obrascu. </w:t>
      </w:r>
    </w:p>
    <w:p w:rsidRDefault="009E2467" w:rsidP="009E2467" w:rsidR="009E2467">
      <w:pPr>
        <w:jc w:val="both"/>
      </w:pPr>
    </w:p>
    <w:p w:rsidRDefault="009E2467" w:rsidP="009E2467" w:rsidR="009E2467">
      <w:pPr>
        <w:jc w:val="both"/>
      </w:pPr>
      <w:r>
        <w:tab/>
        <w:t xml:space="preserve">3. Pozivaju se vjerovnici dužnika da </w:t>
      </w:r>
      <w:r w:rsidRPr="00FC1537">
        <w:t xml:space="preserve">najkasnije u roku od </w:t>
      </w:r>
      <w:r w:rsidRPr="00A30CC8">
        <w:t>45 (četrdesetpet)</w:t>
      </w:r>
      <w:r w:rsidRPr="00FC1537">
        <w:t xml:space="preserve"> dana od dana objave </w:t>
      </w:r>
      <w:r>
        <w:t xml:space="preserve">ovog oglasa na e-oglasnoj ploči ovog suda, a temeljem odredbe čl. 430. SZ-a, </w:t>
      </w:r>
      <w:r w:rsidRPr="00FC1537">
        <w:t>predlože otvaranje stečajnog postupka nad dužnikom</w:t>
      </w:r>
      <w:r>
        <w:t xml:space="preserve">. </w:t>
      </w:r>
    </w:p>
    <w:p w:rsidRDefault="009E2467" w:rsidP="009E2467" w:rsidR="009E2467">
      <w:pPr>
        <w:jc w:val="both"/>
      </w:pPr>
    </w:p>
    <w:p w:rsidRDefault="009E2467" w:rsidP="009E2467" w:rsidR="009E2467">
      <w:pPr>
        <w:tabs>
          <w:tab w:pos="0" w:val="left"/>
        </w:tabs>
        <w:jc w:val="both"/>
      </w:pPr>
      <w:r>
        <w:tab/>
        <w:t xml:space="preserve">4. Upozorava se osoba ovlaštena za zastupanje dužnika po zakonu ako u roku od 15 dana od dana objave ovog oglasa na e-oglasnoj ploči suda, ne podnese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9E2467" w:rsidP="009E2467" w:rsidR="009E2467">
      <w:pPr>
        <w:tabs>
          <w:tab w:pos="0" w:val="left"/>
        </w:tabs>
        <w:jc w:val="both"/>
      </w:pPr>
    </w:p>
    <w:p w:rsidRDefault="009E2467" w:rsidP="009E2467" w:rsidR="009E2467">
      <w:pPr>
        <w:jc w:val="center"/>
      </w:pPr>
      <w:r>
        <w:t>U Zadru</w:t>
      </w:r>
      <w:r w:rsidR="00F962D4">
        <w:t xml:space="preserve"> </w:t>
      </w:r>
      <w:r w:rsidR="00530C7F">
        <w:t>28</w:t>
      </w:r>
      <w:r w:rsidR="00814E35">
        <w:t xml:space="preserve">. </w:t>
      </w:r>
      <w:r w:rsidR="00AC4F21">
        <w:t>kolovoza</w:t>
      </w:r>
      <w:r w:rsidR="00FF274E">
        <w:t xml:space="preserve"> </w:t>
      </w:r>
      <w:r w:rsidR="00814E35">
        <w:t>2017</w:t>
      </w:r>
      <w:r>
        <w:t>.</w:t>
      </w:r>
    </w:p>
    <w:p w:rsidRDefault="004635D5" w:rsidP="004635D5" w:rsidR="004635D5"/>
    <w:p w:rsidRDefault="00F1246C" w:rsidP="004635D5" w:rsidR="009E2467">
      <w:pPr>
        <w:ind w:left="7080"/>
      </w:pPr>
      <w:r>
        <w:t xml:space="preserve">    Sudska savjetnica</w:t>
      </w:r>
      <w:r w:rsidR="004635D5">
        <w:t xml:space="preserve">     </w:t>
      </w:r>
    </w:p>
    <w:p w:rsidRDefault="00F1246C" w:rsidP="00F1246C" w:rsidR="009E2467" w:rsidRPr="00F41C5D">
      <w:pPr>
        <w:ind w:left="5664"/>
      </w:pPr>
      <w:r>
        <w:t xml:space="preserve">         Anamarija Kovačić Milković</w:t>
      </w:r>
      <w:r w:rsidR="004635D5">
        <w:tab/>
      </w:r>
      <w:r w:rsidR="004635D5">
        <w:tab/>
      </w:r>
      <w:r w:rsidR="004635D5">
        <w:tab/>
        <w:t xml:space="preserve">  </w:t>
      </w:r>
    </w:p>
    <w:p w:rsidRDefault="009E2467" w:rsidP="009E2467" w:rsidR="009E2467">
      <w:pPr>
        <w:tabs>
          <w:tab w:pos="720" w:val="left"/>
        </w:tabs>
        <w:ind w:firstLine="315" w:left="7788"/>
        <w:jc w:val="both"/>
      </w:pPr>
    </w:p>
    <w:p w:rsidRDefault="009E2467" w:rsidP="00034449" w:rsidR="009E2467">
      <w:pPr>
        <w:tabs>
          <w:tab w:pos="720" w:val="left"/>
        </w:tabs>
        <w:jc w:val="both"/>
      </w:pPr>
      <w:r>
        <w:tab/>
      </w:r>
    </w:p>
    <w:p w:rsidRDefault="00C2037B" w:rsidP="004635D5" w:rsidR="00C2037B">
      <w:pPr>
        <w:jc w:val="both"/>
      </w:pPr>
    </w:p>
    <w:p w:rsidRDefault="009E2467" w:rsidP="004635D5" w:rsidR="009E2467">
      <w:pPr>
        <w:jc w:val="both"/>
      </w:pPr>
      <w:r w:rsidRPr="00FC1537">
        <w:t>DN</w:t>
      </w:r>
      <w:r w:rsidR="004635D5">
        <w:t>-a</w:t>
      </w:r>
      <w:r w:rsidRPr="00FC1537">
        <w:t>:</w:t>
      </w:r>
    </w:p>
    <w:p w:rsidRDefault="009E2467" w:rsidP="009E2467" w:rsidR="009E2467">
      <w:pPr>
        <w:ind w:firstLine="708"/>
        <w:jc w:val="both"/>
      </w:pPr>
      <w:r>
        <w:t>1. e-Oglasna ploča suda</w:t>
      </w:r>
    </w:p>
    <w:p w:rsidRDefault="009E2467" w:rsidP="009E2467" w:rsidR="009E2467" w:rsidRPr="00FC1537">
      <w:pPr>
        <w:ind w:firstLine="708"/>
        <w:jc w:val="both"/>
      </w:pPr>
      <w:r>
        <w:t>3. U spis</w:t>
      </w:r>
    </w:p>
    <w:p w:rsidRDefault="009E2467" w:rsidP="009E2467" w:rsidR="009E2467" w:rsidRPr="00FC1537">
      <w:pPr>
        <w:ind w:firstLine="720"/>
        <w:jc w:val="both"/>
      </w:pPr>
    </w:p>
    <w:p w:rsidRDefault="009E2467" w:rsidP="009E2467" w:rsidR="009E2467" w:rsidRPr="00FC1537">
      <w:pPr>
        <w:ind w:firstLine="720"/>
        <w:jc w:val="both"/>
      </w:pPr>
    </w:p>
    <w:p w:rsidRDefault="009E2467" w:rsidP="009E2467" w:rsidR="009E2467" w:rsidRPr="00FC1537"/>
    <w:p w:rsidRDefault="009E2467" w:rsidP="009E2467" w:rsidR="009E2467" w:rsidRPr="00FC1537"/>
    <w:p w:rsidRDefault="009E2467" w:rsidP="009E2467" w:rsidR="009E2467" w:rsidRPr="00FC1537"/>
    <w:p w:rsidRDefault="009E2467" w:rsidP="009E2467" w:rsidR="009E2467"/>
    <w:p w:rsidRDefault="00A32F79" w:rsidR="00A32F79"/>
    <w:sectPr w:rsidSect="004635D5" w:rsidR="00A32F79">
      <w:headerReference w:type="default" r:id="rId8"/>
      <w:headerReference w:type="first" r:id="rId9"/>
      <w:pgSz w:h="16838" w:w="11906"/>
      <w:pgMar w:gutter="0" w:footer="708" w:header="708" w:left="1417" w:bottom="709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513B" w:rsidR="0076513B">
      <w:r>
        <w:separator/>
      </w:r>
    </w:p>
  </w:endnote>
  <w:endnote w:id="0" w:type="continuationSeparator">
    <w:p w:rsidRDefault="0076513B" w:rsidR="007651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513B" w:rsidR="0076513B">
      <w:r>
        <w:separator/>
      </w:r>
    </w:p>
  </w:footnote>
  <w:footnote w:id="0" w:type="continuationSeparator">
    <w:p w:rsidRDefault="0076513B" w:rsidR="0076513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513B" w:rsidP="00BD7405" w:rsidR="00BD7405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5D078E">
      <w:rPr>
        <w:noProof/>
      </w:rPr>
      <w:t>2</w:t>
    </w:r>
    <w:r>
      <w:fldChar w:fldCharType="end"/>
    </w:r>
    <w:r w:rsidRPr="00FC1537">
      <w:t xml:space="preserve"> </w:t>
    </w:r>
    <w:r>
      <w:tab/>
    </w:r>
    <w:r>
      <w:tab/>
    </w:r>
    <w:r w:rsidR="00F1246C">
      <w:t>Poslovni broj: 6</w:t>
    </w:r>
    <w:r w:rsidR="00BD7405" w:rsidRPr="00FC1537">
      <w:t xml:space="preserve"> St</w:t>
    </w:r>
    <w:r w:rsidR="00BD7405">
      <w:t>-</w:t>
    </w:r>
    <w:r w:rsidR="00634772">
      <w:t>252/17-8</w:t>
    </w:r>
  </w:p>
  <w:p w:rsidRDefault="0076513B" w:rsidP="00F962D4" w:rsidR="0076513B" w:rsidRPr="00FC1537">
    <w:pPr>
      <w:jc w:val="right"/>
    </w:pPr>
  </w:p>
  <w:p w:rsidRDefault="0076513B" w:rsidP="004635D5" w:rsidR="0076513B" w:rsidRPr="00FC1537">
    <w:pPr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1246C" w:rsidP="004635D5" w:rsidR="0076513B" w:rsidRPr="00FC1537">
    <w:pPr>
      <w:jc w:val="right"/>
    </w:pPr>
    <w:r>
      <w:tab/>
      <w:t>Poslovni broj: 6</w:t>
    </w:r>
    <w:r w:rsidR="0076513B" w:rsidRPr="00FC1537">
      <w:t xml:space="preserve"> St</w:t>
    </w:r>
    <w:r w:rsidR="0076513B">
      <w:t>-</w:t>
    </w:r>
    <w:r w:rsidR="00634772">
      <w:t>252</w:t>
    </w:r>
    <w:r w:rsidR="0076513B">
      <w:t>/1</w:t>
    </w:r>
    <w:r w:rsidR="00FF274E">
      <w:t>7</w:t>
    </w:r>
    <w:r w:rsidR="0076513B">
      <w:t>-</w:t>
    </w:r>
    <w:r w:rsidR="00634772">
      <w:t>8</w:t>
    </w:r>
  </w:p>
  <w:p w:rsidRDefault="0076513B" w:rsidP="004635D5" w:rsidR="0076513B">
    <w:pPr>
      <w:pStyle w:val="Zaglavlje"/>
      <w:tabs>
        <w:tab w:pos="4536" w:val="clear"/>
        <w:tab w:pos="9072" w:val="clear"/>
        <w:tab w:pos="6244" w:val="left"/>
      </w:tabs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E2467"/>
    <w:rsid w:val="000201C2"/>
    <w:rsid w:val="00034449"/>
    <w:rsid w:val="00062308"/>
    <w:rsid w:val="00087712"/>
    <w:rsid w:val="00132201"/>
    <w:rsid w:val="001D38E3"/>
    <w:rsid w:val="00257EA5"/>
    <w:rsid w:val="002F1F17"/>
    <w:rsid w:val="002F6CBF"/>
    <w:rsid w:val="003C6DEC"/>
    <w:rsid w:val="003D6DC2"/>
    <w:rsid w:val="00422865"/>
    <w:rsid w:val="0044028A"/>
    <w:rsid w:val="00447958"/>
    <w:rsid w:val="004635D5"/>
    <w:rsid w:val="004B64F0"/>
    <w:rsid w:val="004F3050"/>
    <w:rsid w:val="00530C7F"/>
    <w:rsid w:val="00572756"/>
    <w:rsid w:val="005D078E"/>
    <w:rsid w:val="005F67DA"/>
    <w:rsid w:val="00611283"/>
    <w:rsid w:val="0061308D"/>
    <w:rsid w:val="0063348D"/>
    <w:rsid w:val="00634772"/>
    <w:rsid w:val="006839EF"/>
    <w:rsid w:val="00694910"/>
    <w:rsid w:val="006A66B9"/>
    <w:rsid w:val="006E6B12"/>
    <w:rsid w:val="0071080F"/>
    <w:rsid w:val="00712109"/>
    <w:rsid w:val="007156C9"/>
    <w:rsid w:val="00720ACA"/>
    <w:rsid w:val="0076513B"/>
    <w:rsid w:val="00792826"/>
    <w:rsid w:val="00804643"/>
    <w:rsid w:val="00814E35"/>
    <w:rsid w:val="0082637D"/>
    <w:rsid w:val="008337B7"/>
    <w:rsid w:val="008E2E8C"/>
    <w:rsid w:val="00907360"/>
    <w:rsid w:val="00926A1D"/>
    <w:rsid w:val="00963F3C"/>
    <w:rsid w:val="00983B50"/>
    <w:rsid w:val="00990A98"/>
    <w:rsid w:val="00997567"/>
    <w:rsid w:val="00997BBA"/>
    <w:rsid w:val="009E2467"/>
    <w:rsid w:val="00A207BC"/>
    <w:rsid w:val="00A32F79"/>
    <w:rsid w:val="00A34347"/>
    <w:rsid w:val="00A424B2"/>
    <w:rsid w:val="00A64D31"/>
    <w:rsid w:val="00AA204A"/>
    <w:rsid w:val="00AA46CE"/>
    <w:rsid w:val="00AC4F21"/>
    <w:rsid w:val="00BA4D2C"/>
    <w:rsid w:val="00BD7405"/>
    <w:rsid w:val="00C2037B"/>
    <w:rsid w:val="00C630F2"/>
    <w:rsid w:val="00C6433B"/>
    <w:rsid w:val="00CB1099"/>
    <w:rsid w:val="00CB10C6"/>
    <w:rsid w:val="00D21ECB"/>
    <w:rsid w:val="00D34817"/>
    <w:rsid w:val="00D813C7"/>
    <w:rsid w:val="00DC740A"/>
    <w:rsid w:val="00DF6C2E"/>
    <w:rsid w:val="00E6461B"/>
    <w:rsid w:val="00E95380"/>
    <w:rsid w:val="00F1246C"/>
    <w:rsid w:val="00F508E3"/>
    <w:rsid w:val="00F6628B"/>
    <w:rsid w:val="00F962D4"/>
    <w:rsid w:val="00FA21DF"/>
    <w:rsid w:val="00FF2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E2467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9E246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E2467"/>
    <w:rPr>
      <w:rFonts w:cs="Times New Roman" w:eastAsia="Times New Roman" w:hAnsi="Times New Roman" w:asci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44795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47958"/>
    <w:rPr>
      <w:rFonts w:cs="Times New Roman" w:eastAsia="Times New Roman"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A4D2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A4D2C"/>
    <w:rPr>
      <w:rFonts w:cs="Tahoma" w:eastAsia="Times New Roman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D078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D078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D078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D078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D078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E2467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9E246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E2467"/>
    <w:rPr>
      <w:rFonts w:ascii="Times New Roman" w:cs="Times New Roman" w:eastAsia="Times New Roman" w:hAns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44795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47958"/>
    <w:rPr>
      <w:rFonts w:ascii="Times New Roman" w:cs="Times New Roman" w:eastAsia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A4D2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A4D2C"/>
    <w:rPr>
      <w:rFonts w:ascii="Tahoma" w:cs="Tahoma" w:eastAsia="Times New Roman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D078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D078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D078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D078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D078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kolovoza 2017.</izvorni_sadrzaj>
    <derivirana_varijabla naziv="DomainObject.DatumDonosenjaOdluke_1">28.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252</izvorni_sadrzaj>
    <derivirana_varijabla naziv="DomainObject.Predmet.Broj_1">252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2017.</izvorni_sadrzaj>
    <derivirana_varijabla naziv="DomainObject.Predmet.DatumOsnivanja_1">24.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St-252/2017</izvorni_sadrzaj>
    <derivirana_varijabla naziv="DomainObject.Predmet.OznakaBroj_1">St-252/2017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NATALI d.o.o. za poslovanje nekretninama</izvorni_sadrzaj>
    <derivirana_varijabla naziv="DomainObject.Predmet.ProtustrankaFormated_1">  NATALI d.o.o. za poslovanje nekretninama</derivirana_varijabla>
  </DomainObject.Predmet.ProtustrankaFormated>
  <DomainObject.Predmet.ProtustrankaFormatedOIB>
    <izvorni_sadrzaj>  NATALI d.o.o. za poslovanje nekretninama, OIB 99063663658</izvorni_sadrzaj>
    <derivirana_varijabla naziv="DomainObject.Predmet.ProtustrankaFormatedOIB_1">  NATALI d.o.o. za poslovanje nekretninama, OIB 99063663658</derivirana_varijabla>
  </DomainObject.Predmet.ProtustrankaFormatedOIB>
  <DomainObject.Predmet.ProtustrankaFormatedWithAdress>
    <izvorni_sadrzaj> NATALI d.o.o. za poslovanje nekretninama, Obala Kneza Domagoja 76A, 22202 Rogoznica</izvorni_sadrzaj>
    <derivirana_varijabla naziv="DomainObject.Predmet.ProtustrankaFormatedWithAdress_1"> NATALI d.o.o. za poslovanje nekretninama, Obala Kneza Domagoja 76A, 22202 Rogoznica</derivirana_varijabla>
  </DomainObject.Predmet.ProtustrankaFormatedWithAdress>
  <DomainObject.Predmet.ProtustrankaFormatedWithAdressOIB>
    <izvorni_sadrzaj> NATALI d.o.o. za poslovanje nekretninama, OIB 99063663658, Obala Kneza Domagoja 76A, 22202 Rogoznica</izvorni_sadrzaj>
    <derivirana_varijabla naziv="DomainObject.Predmet.ProtustrankaFormatedWithAdressOIB_1"> NATALI d.o.o. za poslovanje nekretninama, OIB 99063663658, Obala Kneza Domagoja 76A, 22202 Rogoznica</derivirana_varijabla>
  </DomainObject.Predmet.ProtustrankaFormatedWithAdressOIB>
  <DomainObject.Predmet.ProtustrankaWithAdress>
    <izvorni_sadrzaj>NATALI d.o.o. za poslovanje nekretninama Obala Kneza Domagoja 76A, 22202 Rogoznica</izvorni_sadrzaj>
    <derivirana_varijabla naziv="DomainObject.Predmet.ProtustrankaWithAdress_1">NATALI d.o.o. za poslovanje nekretninama Obala Kneza Domagoja 76A, 22202 Rogoznica</derivirana_varijabla>
  </DomainObject.Predmet.ProtustrankaWithAdress>
  <DomainObject.Predmet.ProtustrankaWithAdressOIB>
    <izvorni_sadrzaj>NATALI d.o.o. za poslovanje nekretninama, OIB 99063663658, Obala Kneza Domagoja 76A, 22202 Rogoznica</izvorni_sadrzaj>
    <derivirana_varijabla naziv="DomainObject.Predmet.ProtustrankaWithAdressOIB_1">NATALI d.o.o. za poslovanje nekretninama, OIB 99063663658, Obala Kneza Domagoja 76A, 22202 Rogoznica</derivirana_varijabla>
  </DomainObject.Predmet.ProtustrankaWithAdressOIB>
  <DomainObject.Predmet.ProtustrankaNazivFormated>
    <izvorni_sadrzaj>NATALI d.o.o. za poslovanje nekretninama</izvorni_sadrzaj>
    <derivirana_varijabla naziv="DomainObject.Predmet.ProtustrankaNazivFormated_1">NATALI d.o.o. za poslovanje nekretninama</derivirana_varijabla>
  </DomainObject.Predmet.ProtustrankaNazivFormated>
  <DomainObject.Predmet.ProtustrankaNazivFormatedOIB>
    <izvorni_sadrzaj>NATALI d.o.o. za poslovanje nekretninama, OIB 99063663658</izvorni_sadrzaj>
    <derivirana_varijabla naziv="DomainObject.Predmet.ProtustrankaNazivFormatedOIB_1">NATALI d.o.o. za poslovanje nekretninama, OIB 99063663658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27</izvorni_sadrzaj>
    <derivirana_varijabla naziv="DomainObject.Predmet.Referada.Prostorija.Naziv_1">Sudnica 27</derivirana_varijabla>
  </DomainObject.Predmet.Referada.Prostorija.Naziv>
  <DomainObject.Predmet.Referada.Prostorija.Oznaka>
    <izvorni_sadrzaj>Sudnica 27</izvorni_sadrzaj>
    <derivirana_varijabla naziv="DomainObject.Predmet.Referada.Prostorija.Oznaka_1">Sudnica 27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NATALI d.o.o. za poslovanje nekretninama</item>
    </izvorni_sadrzaj>
    <derivirana_varijabla naziv="DomainObject.Predmet.ProtuStrankaListFormated_1">
      <item>NATALI d.o.o. za poslovanje nekretninama</item>
    </derivirana_varijabla>
  </DomainObject.Predmet.ProtuStrankaListFormated>
  <DomainObject.Predmet.ProtuStrankaListFormatedOIB>
    <izvorni_sadrzaj>
      <item>NATALI d.o.o. za poslovanje nekretninama, OIB 99063663658</item>
    </izvorni_sadrzaj>
    <derivirana_varijabla naziv="DomainObject.Predmet.ProtuStrankaListFormatedOIB_1">
      <item>NATALI d.o.o. za poslovanje nekretninama, OIB 99063663658</item>
    </derivirana_varijabla>
  </DomainObject.Predmet.ProtuStrankaListFormatedOIB>
  <DomainObject.Predmet.ProtuStrankaListFormatedWithAdress>
    <izvorni_sadrzaj>
      <item>NATALI d.o.o. za poslovanje nekretninama, Obala Kneza Domagoja 76A, 22202 Rogoznica</item>
    </izvorni_sadrzaj>
    <derivirana_varijabla naziv="DomainObject.Predmet.ProtuStrankaListFormatedWithAdress_1">
      <item>NATALI d.o.o. za poslovanje nekretninama, Obala Kneza Domagoja 76A, 22202 Rogoznica</item>
    </derivirana_varijabla>
  </DomainObject.Predmet.ProtuStrankaListFormatedWithAdress>
  <DomainObject.Predmet.ProtuStrankaListFormatedWithAdressOIB>
    <izvorni_sadrzaj>
      <item>NATALI d.o.o. za poslovanje nekretninama, OIB 99063663658, Obala Kneza Domagoja 76A, 22202 Rogoznica</item>
    </izvorni_sadrzaj>
    <derivirana_varijabla naziv="DomainObject.Predmet.ProtuStrankaListFormatedWithAdressOIB_1">
      <item>NATALI d.o.o. za poslovanje nekretninama, OIB 99063663658, Obala Kneza Domagoja 76A, 22202 Rogoznica</item>
    </derivirana_varijabla>
  </DomainObject.Predmet.ProtuStrankaListFormatedWithAdressOIB>
  <DomainObject.Predmet.ProtuStrankaListNazivFormated>
    <izvorni_sadrzaj>
      <item>NATALI d.o.o. za poslovanje nekretninama</item>
    </izvorni_sadrzaj>
    <derivirana_varijabla naziv="DomainObject.Predmet.ProtuStrankaListNazivFormated_1">
      <item>NATALI d.o.o. za poslovanje nekretninama</item>
    </derivirana_varijabla>
  </DomainObject.Predmet.ProtuStrankaListNazivFormated>
  <DomainObject.Predmet.ProtuStrankaListNazivFormatedOIB>
    <izvorni_sadrzaj>
      <item>NATALI d.o.o. za poslovanje nekretninama, OIB 99063663658</item>
    </izvorni_sadrzaj>
    <derivirana_varijabla naziv="DomainObject.Predmet.ProtuStrankaListNazivFormatedOIB_1">
      <item>NATALI d.o.o. za poslovanje nekretninama, OIB 99063663658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kolovoza 2017.</izvorni_sadrzaj>
    <derivirana_varijabla naziv="DomainObject.Datum_1">29.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NATALI d.o.o. za poslovanje nekretninama</izvorni_sadrzaj>
    <derivirana_varijabla naziv="DomainObject.Predmet.ProtustrankaIDrugi_1">NATALI d.o.o. za poslovanje nekretninama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NATALI d.o.o. za poslovanje nekretninama, OIB 99063663658, Obala Kneza Domagoja 76A, 22202 Rogoznica</izvorni_sadrzaj>
    <derivirana_varijabla naziv="DomainObject.Predmet.ProtustrankaIDrugiAdressOIB_1">NATALI d.o.o. za poslovanje nekretninama, OIB 99063663658, Obala Kneza Domagoja 76A, 22202 Rogoznica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NATALI d.o.o. za poslovanje nekretninama</item>
    </izvorni_sadrzaj>
    <derivirana_varijabla naziv="DomainObject.Predmet.SudioniciListNaziv_1">
      <item>FINA - Podružnica Šibenik</item>
      <item>NATALI d.o.o. za poslovanje nekretninama</item>
    </derivirana_varijabla>
  </DomainObject.Predmet.SudioniciListNaziv>
  <DomainObject.Predmet.SudioniciListAdressOIB>
    <izvorni_sadrzaj>
      <item>FINA - Podružnica Šibenik, OIB 85821130368, Perivoj L. Marune 1,22000 Šibenik</item>
      <item>NATALI d.o.o. za poslovanje nekretninama, OIB 99063663658, Obala Kneza Domagoja 76A,22202 Rogoznica</item>
    </izvorni_sadrzaj>
    <derivirana_varijabla naziv="DomainObject.Predmet.SudioniciListAdressOIB_1">
      <item>FINA - Podružnica Šibenik, OIB 85821130368, Perivoj L. Marune 1,22000 Šibenik</item>
      <item>NATALI d.o.o. za poslovanje nekretninama, OIB 99063663658, Obala Kneza Domagoja 76A,22202 Rogoznica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99063663658</item>
    </izvorni_sadrzaj>
    <derivirana_varijabla naziv="DomainObject.Predmet.SudioniciListNazivOIB_1">
      <item>, OIB 85821130368</item>
      <item>, OIB 99063663658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389</properties:Words>
  <properties:Characters>1998</properties:Characters>
  <properties:Lines>63</properties:Lines>
  <properties:Paragraphs>17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2017-08-28T09:19:00Z</dcterms:created>
  <dc:creator>Tina Grgas</dc:creator>
  <cp:lastModifiedBy>wsadmin</cp:lastModifiedBy>
  <cp:lastPrinted>2017-08-28T09:22:00Z</cp:lastPrinted>
  <dcterms:modified xmlns:xsi="http://www.w3.org/2001/XMLSchema-instance" xsi:type="dcterms:W3CDTF">2017-08-29T06:04:00Z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