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2775" w14:paraId="e7f2775" w:rsidRDefault="00B14284" w:rsidP="00E823A8" w:rsidR="00B14284" w:rsidRPr="003D4BF7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D4BF7">
        <w:rPr>
          <w:rFonts w:cs="Times New Roman" w:hAnsi="Times New Roman" w:ascii="Times New Roman"/>
          <w:sz w:val="24"/>
          <w:szCs w:val="24"/>
        </w:rPr>
        <w:tab/>
      </w:r>
      <w:r w:rsidR="00E823A8" w:rsidRPr="003D4BF7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3D4BF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3D4BF7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3D4BF7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3D4BF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D4BF7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3D4BF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D4BF7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3D4BF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D4BF7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3D4BF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3D4BF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D4BF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D4BF7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3D4BF7" w:rsidRPr="003D4BF7">
        <w:rPr>
          <w:rFonts w:cs="Times New Roman" w:hAnsi="Times New Roman" w:ascii="Times New Roman"/>
          <w:sz w:val="24"/>
          <w:szCs w:val="24"/>
        </w:rPr>
        <w:t xml:space="preserve"> </w:t>
      </w:r>
      <w:r w:rsidRPr="003D4BF7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3D4BF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D4BF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D4BF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3D4BF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D4BF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3D4B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4BF7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5B7115" w:rsidRPr="003D4BF7">
        <w:rPr>
          <w:rFonts w:cs="Times New Roman" w:hAnsi="Times New Roman" w:ascii="Times New Roman"/>
          <w:sz w:val="24"/>
          <w:szCs w:val="24"/>
        </w:rPr>
        <w:t>MOTUS REGO jednostavno društvo s ograničenom odgovornošću za trgovinu i usluge Rijeka, Silvija Bačića 7 ( MBS</w:t>
      </w:r>
      <w:r w:rsidR="00F66D10">
        <w:rPr>
          <w:rFonts w:cs="Times New Roman" w:hAnsi="Times New Roman" w:ascii="Times New Roman"/>
          <w:sz w:val="24"/>
          <w:szCs w:val="24"/>
        </w:rPr>
        <w:t xml:space="preserve"> </w:t>
      </w:r>
      <w:r w:rsidR="005B7115" w:rsidRPr="003D4BF7">
        <w:rPr>
          <w:rFonts w:cs="Times New Roman" w:hAnsi="Times New Roman" w:ascii="Times New Roman"/>
          <w:sz w:val="24"/>
          <w:szCs w:val="24"/>
        </w:rPr>
        <w:t>040290910 – OIB 93567897543 )</w:t>
      </w:r>
      <w:r w:rsidR="00EA216E" w:rsidRPr="003D4BF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D4BF7">
        <w:rPr>
          <w:rFonts w:cs="Times New Roman" w:hAnsi="Times New Roman" w:ascii="Times New Roman"/>
          <w:sz w:val="24"/>
          <w:szCs w:val="24"/>
        </w:rPr>
        <w:t>dana</w:t>
      </w:r>
      <w:r w:rsidR="00A24B6C" w:rsidRPr="003D4BF7">
        <w:rPr>
          <w:rFonts w:cs="Times New Roman" w:hAnsi="Times New Roman" w:ascii="Times New Roman"/>
          <w:sz w:val="24"/>
          <w:szCs w:val="24"/>
        </w:rPr>
        <w:t xml:space="preserve"> </w:t>
      </w:r>
      <w:r w:rsidR="009E23CA" w:rsidRPr="003D4BF7">
        <w:rPr>
          <w:rFonts w:cs="Times New Roman" w:hAnsi="Times New Roman" w:ascii="Times New Roman"/>
          <w:sz w:val="24"/>
          <w:szCs w:val="24"/>
        </w:rPr>
        <w:t>2</w:t>
      </w:r>
      <w:r w:rsidR="00F66D10">
        <w:rPr>
          <w:rFonts w:cs="Times New Roman" w:hAnsi="Times New Roman" w:ascii="Times New Roman"/>
          <w:sz w:val="24"/>
          <w:szCs w:val="24"/>
        </w:rPr>
        <w:t>8</w:t>
      </w:r>
      <w:r w:rsidR="009E23CA" w:rsidRPr="003D4BF7">
        <w:rPr>
          <w:rFonts w:cs="Times New Roman" w:hAnsi="Times New Roman" w:ascii="Times New Roman"/>
          <w:sz w:val="24"/>
          <w:szCs w:val="24"/>
        </w:rPr>
        <w:t>. srpnja 2016</w:t>
      </w:r>
      <w:r w:rsidR="007145AD" w:rsidRPr="003D4BF7">
        <w:rPr>
          <w:rFonts w:cs="Times New Roman" w:hAnsi="Times New Roman" w:ascii="Times New Roman"/>
          <w:sz w:val="24"/>
          <w:szCs w:val="24"/>
        </w:rPr>
        <w:t xml:space="preserve">. </w:t>
      </w:r>
      <w:r w:rsidRPr="003D4BF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3D4BF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D4BF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D4BF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3D4BF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3D4B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3D4B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4BF7">
        <w:rPr>
          <w:rFonts w:cs="Times New Roman" w:hAnsi="Times New Roman" w:ascii="Times New Roman"/>
          <w:sz w:val="24"/>
          <w:szCs w:val="24"/>
        </w:rPr>
        <w:t>I.</w:t>
      </w:r>
      <w:r w:rsidRPr="003D4BF7">
        <w:rPr>
          <w:rFonts w:cs="Times New Roman" w:hAnsi="Times New Roman" w:ascii="Times New Roman"/>
          <w:sz w:val="24"/>
          <w:szCs w:val="24"/>
        </w:rPr>
        <w:tab/>
      </w:r>
      <w:r w:rsidR="007145AD" w:rsidRPr="003D4BF7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5B7115" w:rsidRPr="003D4BF7">
        <w:rPr>
          <w:rFonts w:cs="Times New Roman" w:hAnsi="Times New Roman" w:ascii="Times New Roman"/>
          <w:sz w:val="24"/>
          <w:szCs w:val="24"/>
        </w:rPr>
        <w:t>MOTUS REGO jednostavno društvo s ograničenom odgovornošću za trgovinu i usluge Rijeka, Silvija Bačića 7 ( MBS  040290910 – OIB 93567897543 )</w:t>
      </w:r>
      <w:r w:rsidR="007145AD" w:rsidRPr="003D4BF7">
        <w:rPr>
          <w:rFonts w:cs="Times New Roman" w:hAnsi="Times New Roman" w:ascii="Times New Roman"/>
          <w:sz w:val="24"/>
          <w:szCs w:val="24"/>
        </w:rPr>
        <w:t>.</w:t>
      </w:r>
      <w:r w:rsidR="00B14284" w:rsidRPr="003D4BF7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9E23CA" w:rsidRPr="003D4BF7">
        <w:rPr>
          <w:rFonts w:cs="Times New Roman" w:hAnsi="Times New Roman" w:ascii="Times New Roman"/>
          <w:sz w:val="24"/>
          <w:szCs w:val="24"/>
        </w:rPr>
        <w:t>2</w:t>
      </w:r>
      <w:r w:rsidR="00F66D10">
        <w:rPr>
          <w:rFonts w:cs="Times New Roman" w:hAnsi="Times New Roman" w:ascii="Times New Roman"/>
          <w:sz w:val="24"/>
          <w:szCs w:val="24"/>
        </w:rPr>
        <w:t>8</w:t>
      </w:r>
      <w:r w:rsidR="009E23CA" w:rsidRPr="003D4BF7">
        <w:rPr>
          <w:rFonts w:cs="Times New Roman" w:hAnsi="Times New Roman" w:ascii="Times New Roman"/>
          <w:sz w:val="24"/>
          <w:szCs w:val="24"/>
        </w:rPr>
        <w:t>. srpnja 2016</w:t>
      </w:r>
      <w:r w:rsidR="00B14284" w:rsidRPr="003D4BF7">
        <w:rPr>
          <w:rFonts w:cs="Times New Roman" w:hAnsi="Times New Roman" w:ascii="Times New Roman"/>
          <w:sz w:val="24"/>
          <w:szCs w:val="24"/>
        </w:rPr>
        <w:t xml:space="preserve">. u </w:t>
      </w:r>
      <w:r w:rsidR="00F66D10">
        <w:rPr>
          <w:rFonts w:cs="Times New Roman" w:hAnsi="Times New Roman" w:ascii="Times New Roman"/>
          <w:sz w:val="24"/>
          <w:szCs w:val="24"/>
        </w:rPr>
        <w:t>11,05</w:t>
      </w:r>
      <w:r w:rsidR="00BA2032" w:rsidRPr="003D4BF7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3D4BF7">
        <w:rPr>
          <w:rFonts w:cs="Times New Roman" w:hAnsi="Times New Roman" w:ascii="Times New Roman"/>
          <w:sz w:val="24"/>
          <w:szCs w:val="24"/>
        </w:rPr>
        <w:t>sati, kad</w:t>
      </w:r>
      <w:r w:rsidR="003D4BF7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3D4BF7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3D4BF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3D4BF7" w:rsidR="00BA2032" w:rsidRPr="003D4B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4BF7">
        <w:rPr>
          <w:rFonts w:cs="Times New Roman" w:hAnsi="Times New Roman" w:ascii="Times New Roman"/>
          <w:sz w:val="24"/>
          <w:szCs w:val="24"/>
        </w:rPr>
        <w:t>II.</w:t>
      </w:r>
      <w:r w:rsidR="00F719CD" w:rsidRPr="003D4BF7">
        <w:rPr>
          <w:rFonts w:cs="Times New Roman" w:hAnsi="Times New Roman" w:ascii="Times New Roman"/>
          <w:sz w:val="24"/>
          <w:szCs w:val="24"/>
        </w:rPr>
        <w:tab/>
      </w:r>
      <w:r w:rsidRPr="003D4BF7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3D4BF7">
        <w:rPr>
          <w:rFonts w:cs="Times New Roman" w:hAnsi="Times New Roman" w:ascii="Times New Roman"/>
          <w:sz w:val="24"/>
          <w:szCs w:val="24"/>
        </w:rPr>
        <w:t xml:space="preserve"> </w:t>
      </w:r>
      <w:r w:rsidR="003C0F26" w:rsidRPr="003D4BF7">
        <w:rPr>
          <w:rFonts w:cs="Times New Roman" w:hAnsi="Times New Roman" w:ascii="Times New Roman"/>
          <w:sz w:val="24"/>
          <w:szCs w:val="24"/>
        </w:rPr>
        <w:t>Hrvoje Kraljičković</w:t>
      </w:r>
      <w:r w:rsidR="003D4BF7">
        <w:rPr>
          <w:rFonts w:cs="Times New Roman" w:hAnsi="Times New Roman" w:ascii="Times New Roman"/>
          <w:sz w:val="24"/>
          <w:szCs w:val="24"/>
        </w:rPr>
        <w:t xml:space="preserve"> (OIB </w:t>
      </w:r>
      <w:r w:rsidR="003D4BF7" w:rsidRPr="003D4BF7">
        <w:rPr>
          <w:rFonts w:cs="Times New Roman" w:hAnsi="Times New Roman" w:ascii="Times New Roman"/>
          <w:sz w:val="24"/>
          <w:szCs w:val="24"/>
        </w:rPr>
        <w:t>63875916042</w:t>
      </w:r>
      <w:r w:rsidR="003D4BF7">
        <w:rPr>
          <w:rFonts w:cs="Times New Roman" w:hAnsi="Times New Roman" w:ascii="Times New Roman"/>
          <w:sz w:val="24"/>
          <w:szCs w:val="24"/>
        </w:rPr>
        <w:t xml:space="preserve">), </w:t>
      </w:r>
      <w:r w:rsidR="003D4BF7" w:rsidRPr="003D4BF7">
        <w:rPr>
          <w:rFonts w:cs="Times New Roman" w:hAnsi="Times New Roman" w:ascii="Times New Roman"/>
          <w:sz w:val="24"/>
          <w:szCs w:val="24"/>
        </w:rPr>
        <w:t>Trg hrvatskih velikana 4, Zagreb</w:t>
      </w:r>
      <w:r w:rsidR="003D4BF7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3D4BF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3D4B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4BF7">
        <w:rPr>
          <w:rFonts w:cs="Times New Roman" w:hAnsi="Times New Roman" w:ascii="Times New Roman"/>
          <w:sz w:val="24"/>
          <w:szCs w:val="24"/>
        </w:rPr>
        <w:t>III.</w:t>
      </w:r>
      <w:r w:rsidR="00F719CD" w:rsidRPr="003D4BF7">
        <w:rPr>
          <w:rFonts w:cs="Times New Roman" w:hAnsi="Times New Roman" w:ascii="Times New Roman"/>
          <w:sz w:val="24"/>
          <w:szCs w:val="24"/>
        </w:rPr>
        <w:tab/>
      </w:r>
      <w:r w:rsidRPr="003D4BF7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5B7115" w:rsidRPr="003D4BF7">
        <w:rPr>
          <w:rFonts w:cs="Times New Roman" w:hAnsi="Times New Roman" w:ascii="Times New Roman"/>
          <w:sz w:val="24"/>
          <w:szCs w:val="24"/>
        </w:rPr>
        <w:t>MOTUS REGO jednostavno društvo s ograničenom odgovornošću za trgovinu i usluge Rijeka, Silvija Bačića 7 ( MBS  040290910 – OIB 93567897543 )</w:t>
      </w:r>
      <w:r w:rsidR="00F719CD" w:rsidRPr="003D4BF7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3D4BF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3D4BF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D4BF7">
        <w:rPr>
          <w:rFonts w:cs="Times New Roman" w:hAnsi="Times New Roman" w:ascii="Times New Roman"/>
          <w:sz w:val="24"/>
          <w:szCs w:val="24"/>
        </w:rPr>
        <w:t>I</w:t>
      </w:r>
      <w:r w:rsidR="007145AD" w:rsidRPr="003D4BF7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3D4BF7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3D4BF7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3D4BF7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3D4BF7">
        <w:rPr>
          <w:rFonts w:cs="Times New Roman" w:hAnsi="Times New Roman" w:ascii="Times New Roman"/>
          <w:sz w:val="24"/>
          <w:szCs w:val="24"/>
        </w:rPr>
        <w:t>registra</w:t>
      </w:r>
      <w:r w:rsidR="00A77972" w:rsidRPr="003D4BF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D4BF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3D4B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4BF7">
        <w:rPr>
          <w:rFonts w:cs="Times New Roman" w:hAnsi="Times New Roman" w:ascii="Times New Roman"/>
          <w:sz w:val="24"/>
          <w:szCs w:val="24"/>
        </w:rPr>
        <w:t>V.</w:t>
      </w:r>
      <w:r w:rsidR="00F719CD" w:rsidRPr="003D4BF7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3D4BF7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3D4BF7">
        <w:rPr>
          <w:rFonts w:cs="Times New Roman" w:hAnsi="Times New Roman" w:ascii="Times New Roman"/>
          <w:sz w:val="24"/>
          <w:szCs w:val="24"/>
        </w:rPr>
        <w:t xml:space="preserve">će se </w:t>
      </w:r>
      <w:r w:rsidRPr="003D4BF7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3D4BF7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3D4BF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D4BF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D4BF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D4BF7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3D4BF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D4BF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9449B3" w:rsidR="009449B3" w:rsidRPr="003D4BF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3D4BF7">
        <w:rPr>
          <w:rFonts w:cs="Times New Roman" w:hAnsi="Times New Roman" w:ascii="Times New Roman"/>
          <w:sz w:val="24"/>
          <w:szCs w:val="24"/>
        </w:rPr>
        <w:t xml:space="preserve">Financijska  agencija </w:t>
      </w:r>
      <w:r w:rsidR="00636FCE" w:rsidRPr="003D4BF7">
        <w:rPr>
          <w:rFonts w:cs="Times New Roman" w:hAnsi="Times New Roman" w:ascii="Times New Roman"/>
          <w:sz w:val="24"/>
          <w:szCs w:val="24"/>
        </w:rPr>
        <w:t xml:space="preserve">je </w:t>
      </w:r>
      <w:r w:rsidRPr="003D4BF7">
        <w:rPr>
          <w:rFonts w:cs="Times New Roman" w:hAnsi="Times New Roman" w:ascii="Times New Roman"/>
          <w:sz w:val="24"/>
          <w:szCs w:val="24"/>
        </w:rPr>
        <w:t>temelj</w:t>
      </w:r>
      <w:r w:rsidR="00636FCE" w:rsidRPr="003D4BF7">
        <w:rPr>
          <w:rFonts w:cs="Times New Roman" w:hAnsi="Times New Roman" w:ascii="Times New Roman"/>
          <w:sz w:val="24"/>
          <w:szCs w:val="24"/>
        </w:rPr>
        <w:t xml:space="preserve">em </w:t>
      </w:r>
      <w:r w:rsidRPr="003D4BF7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3D4BF7">
        <w:rPr>
          <w:rFonts w:cs="Times New Roman" w:hAnsi="Times New Roman" w:ascii="Times New Roman"/>
          <w:sz w:val="24"/>
          <w:szCs w:val="24"/>
        </w:rPr>
        <w:t>44</w:t>
      </w:r>
      <w:r w:rsidRPr="003D4BF7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3D4BF7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Pr="003D4BF7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5B7115" w:rsidRPr="003D4BF7">
        <w:rPr>
          <w:rFonts w:cs="Times New Roman" w:hAnsi="Times New Roman" w:ascii="Times New Roman"/>
          <w:sz w:val="24"/>
          <w:szCs w:val="24"/>
        </w:rPr>
        <w:t>MOTUS REGO</w:t>
      </w:r>
      <w:r w:rsidR="00F66D10">
        <w:rPr>
          <w:rFonts w:cs="Times New Roman" w:hAnsi="Times New Roman" w:ascii="Times New Roman"/>
          <w:sz w:val="24"/>
          <w:szCs w:val="24"/>
        </w:rPr>
        <w:t xml:space="preserve"> j.d.o.o.</w:t>
      </w:r>
      <w:r w:rsidR="005B7115" w:rsidRPr="003D4BF7">
        <w:rPr>
          <w:rFonts w:cs="Times New Roman" w:hAnsi="Times New Roman" w:ascii="Times New Roman"/>
          <w:sz w:val="24"/>
          <w:szCs w:val="24"/>
        </w:rPr>
        <w:t xml:space="preserve"> Rijeka, Silvija Bačića 7 (OIB 93567897543)</w:t>
      </w:r>
      <w:r w:rsidR="00636FCE" w:rsidRPr="003D4BF7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3D4BF7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3D4BF7">
        <w:rPr>
          <w:rFonts w:cs="Times New Roman" w:hAnsi="Times New Roman" w:ascii="Times New Roman"/>
          <w:sz w:val="24"/>
          <w:szCs w:val="24"/>
        </w:rPr>
        <w:t>nave</w:t>
      </w:r>
      <w:r w:rsidR="00636FCE" w:rsidRPr="003D4BF7">
        <w:rPr>
          <w:rFonts w:cs="Times New Roman" w:hAnsi="Times New Roman" w:ascii="Times New Roman"/>
          <w:sz w:val="24"/>
          <w:szCs w:val="24"/>
        </w:rPr>
        <w:t>o</w:t>
      </w:r>
      <w:r w:rsidR="00E15BD0" w:rsidRPr="003D4BF7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evidentiran na temelju neizvršenih osnova za plaćanje </w:t>
      </w:r>
      <w:r w:rsidR="001C77A5" w:rsidRPr="003D4BF7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B7115" w:rsidRPr="003D4BF7">
        <w:rPr>
          <w:rFonts w:cs="Times New Roman" w:hAnsi="Times New Roman" w:ascii="Times New Roman"/>
          <w:sz w:val="24"/>
          <w:szCs w:val="24"/>
        </w:rPr>
        <w:t>433</w:t>
      </w:r>
      <w:r w:rsidR="00EB2B5C" w:rsidRPr="003D4BF7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3D4BF7">
        <w:rPr>
          <w:rFonts w:cs="Times New Roman" w:hAnsi="Times New Roman" w:ascii="Times New Roman"/>
          <w:sz w:val="24"/>
          <w:szCs w:val="24"/>
        </w:rPr>
        <w:t>dan</w:t>
      </w:r>
      <w:r w:rsidR="00637552" w:rsidRPr="003D4BF7">
        <w:rPr>
          <w:rFonts w:cs="Times New Roman" w:hAnsi="Times New Roman" w:ascii="Times New Roman"/>
          <w:sz w:val="24"/>
          <w:szCs w:val="24"/>
        </w:rPr>
        <w:t>a</w:t>
      </w:r>
      <w:r w:rsidR="00B67741" w:rsidRPr="003D4BF7">
        <w:rPr>
          <w:rFonts w:cs="Times New Roman" w:hAnsi="Times New Roman" w:ascii="Times New Roman"/>
          <w:sz w:val="24"/>
          <w:szCs w:val="24"/>
        </w:rPr>
        <w:t xml:space="preserve">, </w:t>
      </w:r>
      <w:r w:rsidR="00F66D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iznosu od</w:t>
      </w:r>
      <w:r w:rsidR="008A2096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5B7115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32.903,40</w:t>
      </w:r>
      <w:r w:rsidR="00506AA1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F66D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3D4B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4BF7">
        <w:rPr>
          <w:rFonts w:cs="Times New Roman" w:hAnsi="Times New Roman" w:ascii="Times New Roman"/>
          <w:sz w:val="24"/>
          <w:szCs w:val="24"/>
        </w:rPr>
        <w:t>O</w:t>
      </w:r>
      <w:r w:rsidR="00F719CD" w:rsidRPr="003D4BF7">
        <w:rPr>
          <w:rFonts w:cs="Times New Roman" w:hAnsi="Times New Roman" w:ascii="Times New Roman"/>
          <w:sz w:val="24"/>
          <w:szCs w:val="24"/>
        </w:rPr>
        <w:t>dredb</w:t>
      </w:r>
      <w:r w:rsidRPr="003D4BF7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3D4BF7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3D4BF7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3D4BF7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3D4B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3D4B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4BF7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3D4BF7">
        <w:rPr>
          <w:rFonts w:cs="Times New Roman" w:hAnsi="Times New Roman" w:ascii="Times New Roman"/>
          <w:sz w:val="24"/>
          <w:szCs w:val="24"/>
        </w:rPr>
        <w:t>ukl</w:t>
      </w:r>
      <w:r w:rsidR="00F66D10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3D4BF7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3D4BF7">
        <w:rPr>
          <w:rFonts w:cs="Times New Roman" w:hAnsi="Times New Roman" w:ascii="Times New Roman"/>
          <w:sz w:val="24"/>
          <w:szCs w:val="24"/>
        </w:rPr>
        <w:t xml:space="preserve">je </w:t>
      </w:r>
      <w:r w:rsidRPr="003D4BF7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3D4BF7">
        <w:rPr>
          <w:rFonts w:cs="Times New Roman" w:hAnsi="Times New Roman" w:ascii="Times New Roman"/>
          <w:sz w:val="24"/>
          <w:szCs w:val="24"/>
        </w:rPr>
        <w:t>pribav</w:t>
      </w:r>
      <w:r w:rsidR="009449B3" w:rsidRPr="003D4BF7">
        <w:rPr>
          <w:rFonts w:cs="Times New Roman" w:hAnsi="Times New Roman" w:ascii="Times New Roman"/>
          <w:sz w:val="24"/>
          <w:szCs w:val="24"/>
        </w:rPr>
        <w:t xml:space="preserve">io </w:t>
      </w:r>
      <w:r w:rsidRPr="003D4BF7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3D4BF7">
        <w:rPr>
          <w:rFonts w:cs="Times New Roman" w:hAnsi="Times New Roman" w:ascii="Times New Roman"/>
          <w:sz w:val="24"/>
          <w:szCs w:val="24"/>
        </w:rPr>
        <w:t xml:space="preserve">sudskog </w:t>
      </w:r>
      <w:r w:rsidRPr="003D4BF7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3D4BF7">
        <w:rPr>
          <w:rFonts w:cs="Times New Roman" w:hAnsi="Times New Roman" w:ascii="Times New Roman"/>
          <w:sz w:val="24"/>
          <w:szCs w:val="24"/>
        </w:rPr>
        <w:t xml:space="preserve"> </w:t>
      </w:r>
      <w:r w:rsidRPr="003D4BF7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3D4BF7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3D4BF7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3D4BF7">
        <w:rPr>
          <w:rFonts w:cs="Times New Roman" w:hAnsi="Times New Roman" w:ascii="Times New Roman"/>
          <w:sz w:val="24"/>
          <w:szCs w:val="24"/>
        </w:rPr>
        <w:t xml:space="preserve">, </w:t>
      </w:r>
      <w:r w:rsidRPr="003D4BF7">
        <w:rPr>
          <w:rFonts w:cs="Times New Roman" w:hAnsi="Times New Roman" w:ascii="Times New Roman"/>
          <w:sz w:val="24"/>
          <w:szCs w:val="24"/>
        </w:rPr>
        <w:t>te potvrd</w:t>
      </w:r>
      <w:r w:rsidR="009449B3" w:rsidRPr="003D4BF7">
        <w:rPr>
          <w:rFonts w:cs="Times New Roman" w:hAnsi="Times New Roman" w:ascii="Times New Roman"/>
          <w:sz w:val="24"/>
          <w:szCs w:val="24"/>
        </w:rPr>
        <w:t>u</w:t>
      </w:r>
      <w:r w:rsidR="00F66D10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3D4BF7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3D4BF7">
        <w:rPr>
          <w:rFonts w:cs="Times New Roman" w:hAnsi="Times New Roman" w:ascii="Times New Roman"/>
          <w:sz w:val="24"/>
          <w:szCs w:val="24"/>
        </w:rPr>
        <w:t xml:space="preserve"> </w:t>
      </w:r>
      <w:r w:rsidRPr="003D4BF7">
        <w:rPr>
          <w:rFonts w:cs="Times New Roman" w:hAnsi="Times New Roman" w:ascii="Times New Roman"/>
          <w:sz w:val="24"/>
          <w:szCs w:val="24"/>
        </w:rPr>
        <w:t xml:space="preserve">( list </w:t>
      </w:r>
      <w:r w:rsidR="00EB2B5C" w:rsidRPr="003D4BF7">
        <w:rPr>
          <w:rFonts w:cs="Times New Roman" w:hAnsi="Times New Roman" w:ascii="Times New Roman"/>
          <w:sz w:val="24"/>
          <w:szCs w:val="24"/>
        </w:rPr>
        <w:t>7</w:t>
      </w:r>
      <w:r w:rsidR="00B16D29" w:rsidRPr="003D4BF7">
        <w:rPr>
          <w:rFonts w:cs="Times New Roman" w:hAnsi="Times New Roman" w:ascii="Times New Roman"/>
          <w:sz w:val="24"/>
          <w:szCs w:val="24"/>
        </w:rPr>
        <w:t xml:space="preserve"> </w:t>
      </w:r>
      <w:r w:rsidRPr="003D4BF7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3D4B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3D4BF7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D4BF7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3D4BF7">
        <w:rPr>
          <w:rFonts w:cs="Times New Roman" w:hAnsi="Times New Roman" w:ascii="Times New Roman"/>
          <w:sz w:val="24"/>
          <w:szCs w:val="24"/>
        </w:rPr>
        <w:t xml:space="preserve">članka </w:t>
      </w:r>
      <w:r w:rsidR="00F66D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3D4BF7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3D4BF7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3D4BF7">
        <w:rPr>
          <w:rFonts w:cs="Times New Roman" w:hAnsi="Times New Roman" w:ascii="Times New Roman"/>
          <w:sz w:val="24"/>
          <w:szCs w:val="24"/>
        </w:rPr>
        <w:t xml:space="preserve">dana </w:t>
      </w:r>
      <w:r w:rsidR="009E23CA" w:rsidRPr="003D4BF7">
        <w:rPr>
          <w:rFonts w:cs="Times New Roman" w:hAnsi="Times New Roman" w:ascii="Times New Roman"/>
          <w:sz w:val="24"/>
          <w:szCs w:val="24"/>
        </w:rPr>
        <w:t>1</w:t>
      </w:r>
      <w:r w:rsidR="00EC5CD0" w:rsidRPr="003D4BF7">
        <w:rPr>
          <w:rFonts w:cs="Times New Roman" w:hAnsi="Times New Roman" w:ascii="Times New Roman"/>
          <w:sz w:val="24"/>
          <w:szCs w:val="24"/>
        </w:rPr>
        <w:t>8</w:t>
      </w:r>
      <w:r w:rsidR="00EA216E" w:rsidRPr="003D4BF7">
        <w:rPr>
          <w:rFonts w:cs="Times New Roman" w:hAnsi="Times New Roman" w:ascii="Times New Roman"/>
          <w:sz w:val="24"/>
          <w:szCs w:val="24"/>
        </w:rPr>
        <w:t xml:space="preserve">. </w:t>
      </w:r>
      <w:r w:rsidR="009E23CA" w:rsidRPr="003D4BF7">
        <w:rPr>
          <w:rFonts w:cs="Times New Roman" w:hAnsi="Times New Roman" w:ascii="Times New Roman"/>
          <w:sz w:val="24"/>
          <w:szCs w:val="24"/>
        </w:rPr>
        <w:t xml:space="preserve">svibnja </w:t>
      </w:r>
      <w:r w:rsidR="00636FCE" w:rsidRPr="003D4BF7">
        <w:rPr>
          <w:rFonts w:cs="Times New Roman" w:hAnsi="Times New Roman" w:ascii="Times New Roman"/>
          <w:sz w:val="24"/>
          <w:szCs w:val="24"/>
        </w:rPr>
        <w:t>201</w:t>
      </w:r>
      <w:r w:rsidR="004D4904" w:rsidRPr="003D4BF7">
        <w:rPr>
          <w:rFonts w:cs="Times New Roman" w:hAnsi="Times New Roman" w:ascii="Times New Roman"/>
          <w:sz w:val="24"/>
          <w:szCs w:val="24"/>
        </w:rPr>
        <w:t>6</w:t>
      </w:r>
      <w:r w:rsidR="00636FCE" w:rsidRPr="003D4BF7">
        <w:rPr>
          <w:rFonts w:cs="Times New Roman" w:hAnsi="Times New Roman" w:ascii="Times New Roman"/>
          <w:sz w:val="24"/>
          <w:szCs w:val="24"/>
        </w:rPr>
        <w:t xml:space="preserve">. </w:t>
      </w:r>
      <w:r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F66D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je pored</w:t>
      </w:r>
      <w:r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3D4B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3D4B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4BF7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3D4BF7">
        <w:rPr>
          <w:rFonts w:cs="Times New Roman" w:hAnsi="Times New Roman" w:ascii="Times New Roman"/>
          <w:sz w:val="24"/>
          <w:szCs w:val="24"/>
        </w:rPr>
        <w:t>sob</w:t>
      </w:r>
      <w:r w:rsidRPr="003D4BF7">
        <w:rPr>
          <w:rFonts w:cs="Times New Roman" w:hAnsi="Times New Roman" w:ascii="Times New Roman"/>
          <w:sz w:val="24"/>
          <w:szCs w:val="24"/>
        </w:rPr>
        <w:t>e</w:t>
      </w:r>
      <w:r w:rsidR="007145AD" w:rsidRPr="003D4BF7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3D4BF7">
        <w:rPr>
          <w:rFonts w:cs="Times New Roman" w:hAnsi="Times New Roman" w:ascii="Times New Roman"/>
          <w:sz w:val="24"/>
          <w:szCs w:val="24"/>
        </w:rPr>
        <w:t>e</w:t>
      </w:r>
      <w:r w:rsidR="007145AD" w:rsidRPr="003D4BF7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3D4BF7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3D4BF7">
        <w:rPr>
          <w:rFonts w:cs="Times New Roman" w:hAnsi="Times New Roman" w:ascii="Times New Roman"/>
          <w:sz w:val="24"/>
          <w:szCs w:val="24"/>
        </w:rPr>
        <w:t xml:space="preserve">u </w:t>
      </w:r>
      <w:r w:rsidRPr="003D4BF7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3D4BF7">
        <w:rPr>
          <w:rFonts w:cs="Times New Roman" w:hAnsi="Times New Roman" w:ascii="Times New Roman"/>
          <w:sz w:val="24"/>
          <w:szCs w:val="24"/>
        </w:rPr>
        <w:t>dostavi</w:t>
      </w:r>
      <w:r w:rsidRPr="003D4BF7">
        <w:rPr>
          <w:rFonts w:cs="Times New Roman" w:hAnsi="Times New Roman" w:ascii="Times New Roman"/>
          <w:sz w:val="24"/>
          <w:szCs w:val="24"/>
        </w:rPr>
        <w:t>l</w:t>
      </w:r>
      <w:r w:rsidR="00F66D10">
        <w:rPr>
          <w:rFonts w:cs="Times New Roman" w:hAnsi="Times New Roman" w:ascii="Times New Roman"/>
          <w:sz w:val="24"/>
          <w:szCs w:val="24"/>
        </w:rPr>
        <w:t>e</w:t>
      </w:r>
      <w:r w:rsidR="007145AD" w:rsidRPr="003D4BF7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3D4BF7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3D4BF7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3D4BF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3D4B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4BF7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3D4BF7">
        <w:rPr>
          <w:rFonts w:cs="Times New Roman" w:hAnsi="Times New Roman" w:ascii="Times New Roman"/>
          <w:sz w:val="24"/>
          <w:szCs w:val="24"/>
        </w:rPr>
        <w:t xml:space="preserve">anku </w:t>
      </w:r>
      <w:r w:rsidRPr="003D4BF7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3D4BF7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3D4BF7">
        <w:rPr>
          <w:rFonts w:cs="Times New Roman" w:hAnsi="Times New Roman" w:ascii="Times New Roman"/>
          <w:sz w:val="24"/>
          <w:szCs w:val="24"/>
        </w:rPr>
        <w:t>S</w:t>
      </w:r>
      <w:r w:rsidR="00F66D10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3D4BF7">
        <w:rPr>
          <w:rFonts w:cs="Times New Roman" w:hAnsi="Times New Roman" w:ascii="Times New Roman"/>
          <w:sz w:val="24"/>
          <w:szCs w:val="24"/>
        </w:rPr>
        <w:t xml:space="preserve">ima </w:t>
      </w:r>
      <w:r w:rsidRPr="003D4BF7">
        <w:rPr>
          <w:rFonts w:cs="Times New Roman" w:hAnsi="Times New Roman" w:ascii="Times New Roman"/>
          <w:sz w:val="24"/>
          <w:szCs w:val="24"/>
        </w:rPr>
        <w:t>smatra</w:t>
      </w:r>
      <w:r w:rsidR="00752DB4" w:rsidRPr="003D4BF7">
        <w:rPr>
          <w:rFonts w:cs="Times New Roman" w:hAnsi="Times New Roman" w:ascii="Times New Roman"/>
          <w:sz w:val="24"/>
          <w:szCs w:val="24"/>
        </w:rPr>
        <w:t xml:space="preserve">ti </w:t>
      </w:r>
      <w:r w:rsidRPr="003D4BF7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3D4BF7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3D4B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3D4B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3D4BF7">
        <w:rPr>
          <w:rFonts w:cs="Times New Roman" w:hAnsi="Times New Roman" w:ascii="Times New Roman"/>
          <w:sz w:val="24"/>
          <w:szCs w:val="24"/>
        </w:rPr>
        <w:t xml:space="preserve">sud </w:t>
      </w:r>
      <w:r w:rsidR="00F66D10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3D4BF7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3D4BF7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3D4BF7">
        <w:rPr>
          <w:rFonts w:cs="Times New Roman" w:hAnsi="Times New Roman" w:ascii="Times New Roman"/>
          <w:sz w:val="24"/>
          <w:szCs w:val="24"/>
        </w:rPr>
        <w:t>čl</w:t>
      </w:r>
      <w:r w:rsidR="00C31028" w:rsidRPr="003D4BF7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3D4BF7">
        <w:rPr>
          <w:rFonts w:cs="Times New Roman" w:hAnsi="Times New Roman" w:ascii="Times New Roman"/>
          <w:sz w:val="24"/>
          <w:szCs w:val="24"/>
        </w:rPr>
        <w:t>132. SZ</w:t>
      </w:r>
      <w:r w:rsidR="00C31028" w:rsidRPr="003D4BF7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3D4B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3D4BF7">
        <w:rPr>
          <w:rFonts w:cs="Times New Roman" w:hAnsi="Times New Roman" w:ascii="Times New Roman"/>
          <w:sz w:val="24"/>
          <w:szCs w:val="24"/>
        </w:rPr>
        <w:t xml:space="preserve">  SZ odluč</w:t>
      </w:r>
      <w:r w:rsidRPr="003D4BF7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3D4BF7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3D4BF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3D4BF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D4BF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3D4BF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D4BF7">
        <w:rPr>
          <w:rFonts w:cs="Times New Roman" w:hAnsi="Times New Roman" w:ascii="Times New Roman"/>
          <w:sz w:val="24"/>
          <w:szCs w:val="24"/>
        </w:rPr>
        <w:t xml:space="preserve">U Rijeci, </w:t>
      </w:r>
      <w:r w:rsidR="009E23CA" w:rsidRPr="003D4BF7">
        <w:rPr>
          <w:rFonts w:cs="Times New Roman" w:hAnsi="Times New Roman" w:ascii="Times New Roman"/>
          <w:sz w:val="24"/>
          <w:szCs w:val="24"/>
        </w:rPr>
        <w:t>2</w:t>
      </w:r>
      <w:r w:rsidR="00F66D10">
        <w:rPr>
          <w:rFonts w:cs="Times New Roman" w:hAnsi="Times New Roman" w:ascii="Times New Roman"/>
          <w:sz w:val="24"/>
          <w:szCs w:val="24"/>
        </w:rPr>
        <w:t>8</w:t>
      </w:r>
      <w:r w:rsidR="009E23CA" w:rsidRPr="003D4BF7">
        <w:rPr>
          <w:rFonts w:cs="Times New Roman" w:hAnsi="Times New Roman" w:ascii="Times New Roman"/>
          <w:sz w:val="24"/>
          <w:szCs w:val="24"/>
        </w:rPr>
        <w:t>. srpnja 2016</w:t>
      </w:r>
      <w:r w:rsidR="007145AD" w:rsidRPr="003D4BF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D4BF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D4BF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D4BF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3D4BF7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66D10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3D4BF7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F66D10" w:rsidP="00F66D10" w:rsidR="007145AD" w:rsidRPr="003D4BF7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3D4BF7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3D4BF7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3D4BF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6D29" w:rsidP="00C31028" w:rsidR="00B16D29" w:rsidRPr="003D4B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 w:rsidRPr="003D4B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3D4B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4BF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F66D10" w:rsidR="001C77A5" w:rsidRPr="003D4BF7">
      <w:pPr>
        <w:jc w:val="both"/>
        <w:rPr>
          <w:rFonts w:cs="Times New Roman" w:hAnsi="Times New Roman" w:ascii="Times New Roman"/>
          <w:sz w:val="24"/>
          <w:szCs w:val="24"/>
        </w:rPr>
      </w:pPr>
      <w:r w:rsidRPr="003D4BF7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3D4BF7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176" w:rsidP="001C77A5" w:rsidR="00C56176">
      <w:pPr>
        <w:spacing w:lineRule="auto" w:line="240" w:after="0"/>
      </w:pPr>
      <w:r>
        <w:separator/>
      </w:r>
    </w:p>
  </w:endnote>
  <w:endnote w:id="0" w:type="continuationSeparator">
    <w:p w:rsidRDefault="00C56176" w:rsidP="001C77A5" w:rsidR="00C561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351001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D4BF7" w:rsidR="003D4BF7" w:rsidRPr="003D4BF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D4BF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D4BF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D4BF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841B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D4BF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D4BF7" w:rsidR="003D4BF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176" w:rsidP="001C77A5" w:rsidR="00C56176">
      <w:pPr>
        <w:spacing w:lineRule="auto" w:line="240" w:after="0"/>
      </w:pPr>
      <w:r>
        <w:separator/>
      </w:r>
    </w:p>
  </w:footnote>
  <w:footnote w:id="0" w:type="continuationSeparator">
    <w:p w:rsidRDefault="00C56176" w:rsidP="001C77A5" w:rsidR="00C561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3D4BF7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EC5CD0">
      <w:rPr>
        <w:rFonts w:cs="Times New Roman" w:hAnsi="Times New Roman" w:ascii="Times New Roman"/>
        <w:sz w:val="24"/>
        <w:szCs w:val="24"/>
      </w:rPr>
      <w:t>11</w:t>
    </w:r>
    <w:r w:rsidR="005B7115">
      <w:rPr>
        <w:rFonts w:cs="Times New Roman" w:hAnsi="Times New Roman" w:ascii="Times New Roman"/>
        <w:sz w:val="24"/>
        <w:szCs w:val="24"/>
      </w:rPr>
      <w:t>5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9E23CA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265"/>
    <w:rsid w:val="00007580"/>
    <w:rsid w:val="000110C9"/>
    <w:rsid w:val="0001572B"/>
    <w:rsid w:val="00016537"/>
    <w:rsid w:val="00024636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B71FD"/>
    <w:rsid w:val="000C6A1B"/>
    <w:rsid w:val="000D5E8B"/>
    <w:rsid w:val="001127C2"/>
    <w:rsid w:val="00112CCC"/>
    <w:rsid w:val="00114B3A"/>
    <w:rsid w:val="00131D11"/>
    <w:rsid w:val="0013790A"/>
    <w:rsid w:val="001444F3"/>
    <w:rsid w:val="001457ED"/>
    <w:rsid w:val="001606CF"/>
    <w:rsid w:val="00164426"/>
    <w:rsid w:val="00194F42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A6DCC"/>
    <w:rsid w:val="002B311C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3242A"/>
    <w:rsid w:val="003650C9"/>
    <w:rsid w:val="00374DD3"/>
    <w:rsid w:val="00384F59"/>
    <w:rsid w:val="00394B78"/>
    <w:rsid w:val="00395187"/>
    <w:rsid w:val="0039641F"/>
    <w:rsid w:val="003A6B8E"/>
    <w:rsid w:val="003B5246"/>
    <w:rsid w:val="003B6A84"/>
    <w:rsid w:val="003B7CBA"/>
    <w:rsid w:val="003C0F26"/>
    <w:rsid w:val="003C13A2"/>
    <w:rsid w:val="003D0CD0"/>
    <w:rsid w:val="003D4BF7"/>
    <w:rsid w:val="003E02E1"/>
    <w:rsid w:val="003F0853"/>
    <w:rsid w:val="003F13CB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366F"/>
    <w:rsid w:val="004C4633"/>
    <w:rsid w:val="004D4904"/>
    <w:rsid w:val="004D639D"/>
    <w:rsid w:val="004F2E5F"/>
    <w:rsid w:val="00502DCA"/>
    <w:rsid w:val="00506AA1"/>
    <w:rsid w:val="0052039F"/>
    <w:rsid w:val="00522DE3"/>
    <w:rsid w:val="00545656"/>
    <w:rsid w:val="00570AF0"/>
    <w:rsid w:val="005A1112"/>
    <w:rsid w:val="005B47BC"/>
    <w:rsid w:val="005B7115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625D"/>
    <w:rsid w:val="00770B88"/>
    <w:rsid w:val="0078563D"/>
    <w:rsid w:val="00786CB6"/>
    <w:rsid w:val="007A7EF1"/>
    <w:rsid w:val="007B3A7B"/>
    <w:rsid w:val="007B3F3D"/>
    <w:rsid w:val="007C1A28"/>
    <w:rsid w:val="007E5C4C"/>
    <w:rsid w:val="008143FD"/>
    <w:rsid w:val="00814F72"/>
    <w:rsid w:val="00825CBA"/>
    <w:rsid w:val="00831E9F"/>
    <w:rsid w:val="008571F2"/>
    <w:rsid w:val="008605A8"/>
    <w:rsid w:val="008626B0"/>
    <w:rsid w:val="00866CE7"/>
    <w:rsid w:val="008A2096"/>
    <w:rsid w:val="008A20D4"/>
    <w:rsid w:val="008B45BC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9E23CA"/>
    <w:rsid w:val="00A0011D"/>
    <w:rsid w:val="00A009B9"/>
    <w:rsid w:val="00A11721"/>
    <w:rsid w:val="00A24B6C"/>
    <w:rsid w:val="00A256B4"/>
    <w:rsid w:val="00A26D94"/>
    <w:rsid w:val="00A2718B"/>
    <w:rsid w:val="00A4775D"/>
    <w:rsid w:val="00A75C17"/>
    <w:rsid w:val="00A77972"/>
    <w:rsid w:val="00A8609A"/>
    <w:rsid w:val="00AA7426"/>
    <w:rsid w:val="00AE22F8"/>
    <w:rsid w:val="00AF5734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0D12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56176"/>
    <w:rsid w:val="00C72577"/>
    <w:rsid w:val="00C8585D"/>
    <w:rsid w:val="00C86058"/>
    <w:rsid w:val="00C97C48"/>
    <w:rsid w:val="00C97E9B"/>
    <w:rsid w:val="00CA5FFD"/>
    <w:rsid w:val="00CD04B3"/>
    <w:rsid w:val="00CE126A"/>
    <w:rsid w:val="00CE1806"/>
    <w:rsid w:val="00D00030"/>
    <w:rsid w:val="00D04B92"/>
    <w:rsid w:val="00D05D8C"/>
    <w:rsid w:val="00D114BD"/>
    <w:rsid w:val="00D20424"/>
    <w:rsid w:val="00D22311"/>
    <w:rsid w:val="00D23AA8"/>
    <w:rsid w:val="00D275A1"/>
    <w:rsid w:val="00D443EF"/>
    <w:rsid w:val="00D545D6"/>
    <w:rsid w:val="00D72234"/>
    <w:rsid w:val="00D803C8"/>
    <w:rsid w:val="00D85740"/>
    <w:rsid w:val="00DA5971"/>
    <w:rsid w:val="00DB06C4"/>
    <w:rsid w:val="00DB1013"/>
    <w:rsid w:val="00DB638F"/>
    <w:rsid w:val="00DD32E3"/>
    <w:rsid w:val="00DD3E4E"/>
    <w:rsid w:val="00DD5459"/>
    <w:rsid w:val="00DD7CB1"/>
    <w:rsid w:val="00DE4022"/>
    <w:rsid w:val="00DE7F28"/>
    <w:rsid w:val="00DF6B99"/>
    <w:rsid w:val="00E15BD0"/>
    <w:rsid w:val="00E21D99"/>
    <w:rsid w:val="00E25244"/>
    <w:rsid w:val="00E275ED"/>
    <w:rsid w:val="00E42DA8"/>
    <w:rsid w:val="00E47296"/>
    <w:rsid w:val="00E47907"/>
    <w:rsid w:val="00E5317A"/>
    <w:rsid w:val="00E54BF4"/>
    <w:rsid w:val="00E63D37"/>
    <w:rsid w:val="00E823A8"/>
    <w:rsid w:val="00E841BE"/>
    <w:rsid w:val="00EA09AB"/>
    <w:rsid w:val="00EA216E"/>
    <w:rsid w:val="00EB05EC"/>
    <w:rsid w:val="00EB1FE5"/>
    <w:rsid w:val="00EB2B5C"/>
    <w:rsid w:val="00EB3B77"/>
    <w:rsid w:val="00EB69E8"/>
    <w:rsid w:val="00EC50E1"/>
    <w:rsid w:val="00EC5CD0"/>
    <w:rsid w:val="00EE04B9"/>
    <w:rsid w:val="00EE1BA9"/>
    <w:rsid w:val="00F12AB8"/>
    <w:rsid w:val="00F26C2C"/>
    <w:rsid w:val="00F61346"/>
    <w:rsid w:val="00F657CC"/>
    <w:rsid w:val="00F66D10"/>
    <w:rsid w:val="00F719CD"/>
    <w:rsid w:val="00F759F5"/>
    <w:rsid w:val="00F87671"/>
    <w:rsid w:val="00FA6552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41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41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1B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1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1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41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41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1B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1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1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St-115/2016-8</izvorni_sadrzaj>
    <derivirana_varijabla naziv="DomainObject.Oznaka_1">St-115/2016-8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St-115/2016</izvorni_sadrzaj>
    <derivirana_varijabla naziv="DomainObject.Predmet.OznakaBroj_1">St-115/2016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MOTUS REGO j.d.o.o.</izvorni_sadrzaj>
    <derivirana_varijabla naziv="DomainObject.Predmet.ProtustrankaFormated_1">  MOTUS REGO j.d.o.o.</derivirana_varijabla>
  </DomainObject.Predmet.ProtustrankaFormated>
  <DomainObject.Predmet.ProtustrankaFormatedOIB>
    <izvorni_sadrzaj>  MOTUS REGO j.d.o.o., OIB 93567897543</izvorni_sadrzaj>
    <derivirana_varijabla naziv="DomainObject.Predmet.ProtustrankaFormatedOIB_1">  MOTUS REGO j.d.o.o., OIB 93567897543</derivirana_varijabla>
  </DomainObject.Predmet.ProtustrankaFormatedOIB>
  <DomainObject.Predmet.ProtustrankaFormatedWithAdress>
    <izvorni_sadrzaj> MOTUS REGO j.d.o.o., Silvija Bačića 7, 51000 Rijeka</izvorni_sadrzaj>
    <derivirana_varijabla naziv="DomainObject.Predmet.ProtustrankaFormatedWithAdress_1"> MOTUS REGO j.d.o.o., Silvija Bačića 7, 51000 Rijeka</derivirana_varijabla>
  </DomainObject.Predmet.ProtustrankaFormatedWithAdress>
  <DomainObject.Predmet.ProtustrankaFormatedWithAdressOIB>
    <izvorni_sadrzaj> MOTUS REGO j.d.o.o., OIB 93567897543, Silvija Bačića 7, 51000 Rijeka</izvorni_sadrzaj>
    <derivirana_varijabla naziv="DomainObject.Predmet.ProtustrankaFormatedWithAdressOIB_1"> MOTUS REGO j.d.o.o., OIB 93567897543, Silvija Bačića 7, 51000 Rijeka</derivirana_varijabla>
  </DomainObject.Predmet.ProtustrankaFormatedWithAdressOIB>
  <DomainObject.Predmet.ProtustrankaWithAdress>
    <izvorni_sadrzaj>MOTUS REGO j.d.o.o. Silvija Bačića 7, 51000 Rijeka</izvorni_sadrzaj>
    <derivirana_varijabla naziv="DomainObject.Predmet.ProtustrankaWithAdress_1">MOTUS REGO j.d.o.o. Silvija Bačića 7, 51000 Rijeka</derivirana_varijabla>
  </DomainObject.Predmet.ProtustrankaWithAdress>
  <DomainObject.Predmet.ProtustrankaWithAdressOIB>
    <izvorni_sadrzaj>MOTUS REGO j.d.o.o., OIB 93567897543, Silvija Bačića 7, 51000 Rijeka</izvorni_sadrzaj>
    <derivirana_varijabla naziv="DomainObject.Predmet.ProtustrankaWithAdressOIB_1">MOTUS REGO j.d.o.o., OIB 93567897543, Silvija Bačića 7, 51000 Rijeka</derivirana_varijabla>
  </DomainObject.Predmet.ProtustrankaWithAdressOIB>
  <DomainObject.Predmet.ProtustrankaNazivFormated>
    <izvorni_sadrzaj>MOTUS REGO j.d.o.o.</izvorni_sadrzaj>
    <derivirana_varijabla naziv="DomainObject.Predmet.ProtustrankaNazivFormated_1">MOTUS REGO j.d.o.o.</derivirana_varijabla>
  </DomainObject.Predmet.ProtustrankaNazivFormated>
  <DomainObject.Predmet.ProtustrankaNazivFormatedOIB>
    <izvorni_sadrzaj>MOTUS REGO j.d.o.o., OIB 93567897543</izvorni_sadrzaj>
    <derivirana_varijabla naziv="DomainObject.Predmet.ProtustrankaNazivFormatedOIB_1">MOTUS REGO j.d.o.o., OIB 93567897543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MOTUS REGO j.d.o.o.</item>
    </izvorni_sadrzaj>
    <derivirana_varijabla naziv="DomainObject.Predmet.ProtuStrankaListFormated_1">
      <item>MOTUS REGO j.d.o.o.</item>
    </derivirana_varijabla>
  </DomainObject.Predmet.ProtuStrankaListFormated>
  <DomainObject.Predmet.ProtuStrankaListFormatedOIB>
    <izvorni_sadrzaj>
      <item>MOTUS REGO j.d.o.o., OIB 93567897543</item>
    </izvorni_sadrzaj>
    <derivirana_varijabla naziv="DomainObject.Predmet.ProtuStrankaListFormatedOIB_1">
      <item>MOTUS REGO j.d.o.o., OIB 93567897543</item>
    </derivirana_varijabla>
  </DomainObject.Predmet.ProtuStrankaListFormatedOIB>
  <DomainObject.Predmet.ProtuStrankaListFormatedWithAdress>
    <izvorni_sadrzaj>
      <item>MOTUS REGO j.d.o.o., Silvija Bačića 7, 51000 Rijeka</item>
    </izvorni_sadrzaj>
    <derivirana_varijabla naziv="DomainObject.Predmet.ProtuStrankaListFormatedWithAdress_1">
      <item>MOTUS REGO j.d.o.o., Silvija Bačića 7, 51000 Rijeka</item>
    </derivirana_varijabla>
  </DomainObject.Predmet.ProtuStrankaListFormatedWithAdress>
  <DomainObject.Predmet.ProtuStrankaListFormatedWithAdressOIB>
    <izvorni_sadrzaj>
      <item>MOTUS REGO j.d.o.o., OIB 93567897543, Silvija Bačića 7, 51000 Rijeka</item>
    </izvorni_sadrzaj>
    <derivirana_varijabla naziv="DomainObject.Predmet.ProtuStrankaListFormatedWithAdressOIB_1">
      <item>MOTUS REGO j.d.o.o., OIB 93567897543, Silvija Bačića 7, 51000 Rijeka</item>
    </derivirana_varijabla>
  </DomainObject.Predmet.ProtuStrankaListFormatedWithAdressOIB>
  <DomainObject.Predmet.ProtuStrankaListNazivFormated>
    <izvorni_sadrzaj>
      <item>MOTUS REGO j.d.o.o.</item>
    </izvorni_sadrzaj>
    <derivirana_varijabla naziv="DomainObject.Predmet.ProtuStrankaListNazivFormated_1">
      <item>MOTUS REGO j.d.o.o.</item>
    </derivirana_varijabla>
  </DomainObject.Predmet.ProtuStrankaListNazivFormated>
  <DomainObject.Predmet.ProtuStrankaListNazivFormatedOIB>
    <izvorni_sadrzaj>
      <item>MOTUS REGO j.d.o.o., OIB 93567897543</item>
    </izvorni_sadrzaj>
    <derivirana_varijabla naziv="DomainObject.Predmet.ProtuStrankaListNazivFormatedOIB_1">
      <item>MOTUS REGO j.d.o.o., OIB 93567897543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>St-115/2016-8</izvorni_sadrzaj>
    <derivirana_varijabla naziv="DomainObject.PoslovniBrojDokumenta_1">St-115/2016-8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MOTUS REGO j.d.o.o.</izvorni_sadrzaj>
    <derivirana_varijabla naziv="DomainObject.Predmet.ProtustrankaIDrugi_1">MOTUS REGO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MOTUS REGO j.d.o.o., OIB 93567897543, Silvija Bačića 7, 51000 Rijeka</izvorni_sadrzaj>
    <derivirana_varijabla naziv="DomainObject.Predmet.ProtustrankaIDrugiAdressOIB_1">MOTUS REGO j.d.o.o., OIB 93567897543, Silvija Bačića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MOTUS REGO j.d.o.o.</item>
    </izvorni_sadrzaj>
    <derivirana_varijabla naziv="DomainObject.Predmet.SudioniciListNaziv_1">
      <item>FINA  Rijeka</item>
      <item>MOTUS REGO j.d.o.o.</item>
    </derivirana_varijabla>
  </DomainObject.Predmet.SudioniciListNaziv>
  <DomainObject.Predmet.SudioniciListAdressOIB>
    <izvorni_sadrzaj>
      <item>FINA  Rijeka, OIB 85821130368, Frana Kurelca 8,51000 Rijeka</item>
      <item>MOTUS REGO j.d.o.o., OIB 93567897543, Silvija Bačića 7,51000 Rijeka</item>
    </izvorni_sadrzaj>
    <derivirana_varijabla naziv="DomainObject.Predmet.SudioniciListAdressOIB_1">
      <item>FINA  Rijeka, OIB 85821130368, Frana Kurelca 8,51000 Rijeka</item>
      <item>MOTUS REGO j.d.o.o., OIB 93567897543, Silvija Bačića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93567897543</item>
    </izvorni_sadrzaj>
    <derivirana_varijabla naziv="DomainObject.Predmet.SudioniciListNazivOIB_1">
      <item>, OIB 85821130368</item>
      <item>, OIB 93567897543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581740-5EA4-4743-8C7C-BC4ED535E0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3712</properties:Characters>
  <properties:Lines>95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2016-07-27T07:44:00Z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2016-07-28T08:57:00Z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St-115/2016-8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