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71e5" w14:paraId="bb371e5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552A2" w:rsidP="009552A2" w:rsidR="009552A2" w:rsidRPr="001D7CAD">
      <w:r w:rsidRPr="001D7CAD">
        <w:t>Trgovački sud u Zagrebu</w:t>
      </w:r>
    </w:p>
    <w:p w:rsidRDefault="009552A2" w:rsidP="009552A2" w:rsidR="009552A2" w:rsidRPr="001D7CAD">
      <w:r w:rsidRPr="001D7CAD">
        <w:t xml:space="preserve">Zagreb, </w:t>
      </w:r>
      <w:proofErr w:type="spellStart"/>
      <w:r w:rsidRPr="001D7CAD">
        <w:t>Amruševa</w:t>
      </w:r>
      <w:proofErr w:type="spellEnd"/>
      <w:r w:rsidRPr="001D7CAD">
        <w:t xml:space="preserve">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="00526787">
        <w:t xml:space="preserve">           </w:t>
      </w:r>
      <w:r w:rsidR="0092330E">
        <w:t>89</w:t>
      </w:r>
      <w:r w:rsidRPr="001D7CAD">
        <w:t>. St</w:t>
      </w:r>
      <w:r w:rsidR="001D7CAD">
        <w:t>-</w:t>
      </w:r>
      <w:r w:rsidR="00C9074A">
        <w:t>352/10-</w:t>
      </w:r>
      <w:r w:rsidR="00C164B6">
        <w:t>459</w:t>
      </w:r>
    </w:p>
    <w:p w:rsidRDefault="009552A2" w:rsidP="009552A2" w:rsidR="009552A2"/>
    <w:p w:rsidRDefault="00A7760B" w:rsidP="007C4EF1" w:rsidR="00A7760B"/>
    <w:p w:rsidRDefault="00A7760B" w:rsidP="00C23899" w:rsidR="00A7760B" w:rsidRPr="00B50AEF">
      <w:pPr>
        <w:jc w:val="center"/>
      </w:pPr>
      <w:r>
        <w:t>R E P U B L I K A  H R V A T S K A</w:t>
      </w:r>
    </w:p>
    <w:p w:rsidRDefault="00A7760B" w:rsidP="009552A2" w:rsidR="00A7760B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C9074A" w:rsidP="00C9074A" w:rsidR="00C9074A" w:rsidRPr="00C713B1">
      <w:pPr>
        <w:ind w:firstLine="720"/>
        <w:jc w:val="both"/>
      </w:pPr>
      <w:r w:rsidRPr="00C713B1">
        <w:rPr>
          <w:lang w:val="pt-BR"/>
        </w:rPr>
        <w:t xml:space="preserve">Trgovački sud u Zagrebu, po sucu Nikolini Dorić Hadžisejdić, u stečajnom postupku nad stečajnim dužnikom </w:t>
      </w:r>
      <w:r>
        <w:rPr>
          <w:lang w:val="pt-BR"/>
        </w:rPr>
        <w:t xml:space="preserve">MURING d.o.o. u stečaju, Zagreb, Brezovička </w:t>
      </w:r>
      <w:r w:rsidR="006F6E28">
        <w:rPr>
          <w:lang w:val="pt-BR"/>
        </w:rPr>
        <w:t>cesta 62 E, OIB: 64225691300, 22</w:t>
      </w:r>
      <w:r w:rsidRPr="00C713B1">
        <w:rPr>
          <w:lang w:val="pt-BR"/>
        </w:rPr>
        <w:t xml:space="preserve">. </w:t>
      </w:r>
      <w:r>
        <w:rPr>
          <w:lang w:val="pt-BR"/>
        </w:rPr>
        <w:t>rujna 2017</w:t>
      </w:r>
      <w:r w:rsidRPr="00C713B1">
        <w:rPr>
          <w:lang w:val="pt-BR"/>
        </w:rPr>
        <w:t>.</w:t>
      </w:r>
      <w:r w:rsidRPr="00C713B1">
        <w:t>,</w:t>
      </w:r>
    </w:p>
    <w:p w:rsidRDefault="0092330E" w:rsidP="006D5BD2" w:rsidR="0092330E">
      <w:pPr>
        <w:jc w:val="center"/>
        <w:rPr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6B01E4" w:rsidR="005C45AC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</w:t>
      </w:r>
      <w:r w:rsidR="00C9074A">
        <w:rPr>
          <w:color w:val="000000"/>
        </w:rPr>
        <w:t>stečajnom</w:t>
      </w:r>
      <w:r w:rsidR="006B01E4">
        <w:rPr>
          <w:color w:val="000000"/>
        </w:rPr>
        <w:t xml:space="preserve"> upravitelj</w:t>
      </w:r>
      <w:r w:rsidR="00C9074A">
        <w:rPr>
          <w:color w:val="000000"/>
        </w:rPr>
        <w:t>u</w:t>
      </w:r>
      <w:r w:rsidR="006B01E4">
        <w:rPr>
          <w:color w:val="000000"/>
        </w:rPr>
        <w:t xml:space="preserve"> </w:t>
      </w:r>
      <w:r w:rsidR="00C9074A">
        <w:rPr>
          <w:color w:val="000000"/>
        </w:rPr>
        <w:t xml:space="preserve">Peri Hrkaču iz Zagreba, </w:t>
      </w:r>
      <w:proofErr w:type="spellStart"/>
      <w:r w:rsidR="00C9074A">
        <w:rPr>
          <w:color w:val="000000"/>
        </w:rPr>
        <w:t>Lipovečka</w:t>
      </w:r>
      <w:proofErr w:type="spellEnd"/>
      <w:r w:rsidR="00C9074A">
        <w:rPr>
          <w:color w:val="000000"/>
        </w:rPr>
        <w:t xml:space="preserve"> 1,</w:t>
      </w:r>
      <w:r w:rsidR="006B01E4">
        <w:rPr>
          <w:color w:val="000000"/>
        </w:rPr>
        <w:t xml:space="preserve"> </w:t>
      </w:r>
      <w:r w:rsidR="00C9074A">
        <w:rPr>
          <w:color w:val="000000"/>
        </w:rPr>
        <w:t>da u roku 3 dana preda stečajnoj upraviteljici</w:t>
      </w:r>
      <w:r w:rsidR="006B01E4">
        <w:rPr>
          <w:color w:val="000000"/>
        </w:rPr>
        <w:t xml:space="preserve"> </w:t>
      </w:r>
      <w:r w:rsidR="00C9074A">
        <w:rPr>
          <w:color w:val="000000"/>
        </w:rPr>
        <w:t xml:space="preserve">Mirjani </w:t>
      </w:r>
      <w:proofErr w:type="spellStart"/>
      <w:r w:rsidR="00C9074A">
        <w:rPr>
          <w:color w:val="000000"/>
        </w:rPr>
        <w:t>Zuziji</w:t>
      </w:r>
      <w:proofErr w:type="spellEnd"/>
      <w:r w:rsidR="00C9074A">
        <w:rPr>
          <w:color w:val="000000"/>
        </w:rPr>
        <w:t xml:space="preserve"> iz Velike Gorice, Slavka Kolara 25,</w:t>
      </w:r>
      <w:r w:rsidR="006B01E4">
        <w:rPr>
          <w:color w:val="000000"/>
        </w:rPr>
        <w:t xml:space="preserve"> svu poslovnu dokumentaciju i imovinu stečajnog dužnika.</w:t>
      </w:r>
    </w:p>
    <w:p w:rsidRDefault="000D45B9" w:rsidP="006B01E4" w:rsidR="000D45B9">
      <w:pPr>
        <w:ind w:firstLine="720"/>
        <w:jc w:val="both"/>
        <w:rPr>
          <w:color w:val="000000"/>
        </w:rPr>
      </w:pPr>
    </w:p>
    <w:p w:rsidRDefault="006D5BD2" w:rsidP="00F06EB9" w:rsidR="006D5BD2" w:rsidRPr="00B37BEA">
      <w:pPr>
        <w:jc w:val="both"/>
      </w:pPr>
    </w:p>
    <w:p w:rsidRDefault="006D5BD2" w:rsidP="006D5BD2" w:rsidR="006D5BD2" w:rsidRPr="006F6E28">
      <w:pPr>
        <w:jc w:val="center"/>
      </w:pPr>
      <w:r w:rsidRPr="0021034D">
        <w:t>U Za</w:t>
      </w:r>
      <w:r w:rsidR="00387BCE" w:rsidRPr="0021034D">
        <w:t>grebu</w:t>
      </w:r>
      <w:r w:rsidR="00DD6FBA" w:rsidRPr="0021034D">
        <w:t xml:space="preserve"> </w:t>
      </w:r>
      <w:r w:rsidR="006F6E28">
        <w:rPr>
          <w:lang w:val="pt-BR"/>
        </w:rPr>
        <w:t>22</w:t>
      </w:r>
      <w:r w:rsidR="00BC5266">
        <w:rPr>
          <w:lang w:val="pt-BR"/>
        </w:rPr>
        <w:t xml:space="preserve">. </w:t>
      </w:r>
      <w:r w:rsidR="006F6E28">
        <w:rPr>
          <w:lang w:val="pt-BR"/>
        </w:rPr>
        <w:t xml:space="preserve">rujna </w:t>
      </w:r>
      <w:r w:rsidR="00BC5266">
        <w:rPr>
          <w:lang w:val="pt-BR"/>
        </w:rPr>
        <w:t>2017</w:t>
      </w:r>
      <w:r w:rsidR="009F7606" w:rsidRPr="0021034D">
        <w:t>.</w:t>
      </w:r>
    </w:p>
    <w:p w:rsidRDefault="006D5BD2" w:rsidP="006D5BD2" w:rsidR="006D5BD2" w:rsidRPr="006F6E28">
      <w:pPr>
        <w:jc w:val="center"/>
        <w:rPr>
          <w:b/>
        </w:rPr>
      </w:pPr>
    </w:p>
    <w:p w:rsidRDefault="006D5BD2" w:rsidP="00A7760B" w:rsidR="006D5BD2" w:rsidRPr="006F6E28">
      <w:pPr>
        <w:pStyle w:val="Tijeloteksta"/>
        <w:ind w:left="5760"/>
        <w:jc w:val="right"/>
      </w:pPr>
      <w:r w:rsidRPr="006F6E28">
        <w:rPr>
          <w:b/>
        </w:rPr>
        <w:tab/>
      </w:r>
      <w:r w:rsidRPr="006F6E28">
        <w:t>SUDAC:</w:t>
      </w:r>
    </w:p>
    <w:p w:rsidRDefault="0092330E" w:rsidP="00A7760B" w:rsidR="006D5BD2" w:rsidRPr="006F6E28">
      <w:pPr>
        <w:pStyle w:val="Tijeloteksta"/>
        <w:ind w:left="5760"/>
        <w:jc w:val="right"/>
      </w:pPr>
      <w:r w:rsidRPr="006F6E28">
        <w:t xml:space="preserve">  </w:t>
      </w:r>
      <w:r w:rsidR="006D5BD2" w:rsidRPr="006F6E28">
        <w:t xml:space="preserve">  </w:t>
      </w:r>
      <w:r w:rsidRPr="006F6E28">
        <w:t>Nikolina Dorić Hadžisejdić</w:t>
      </w:r>
      <w:r w:rsidR="00AE4821" w:rsidRPr="006F6E28">
        <w:t>,v.r.</w:t>
      </w:r>
    </w:p>
    <w:p w:rsidRDefault="00A7760B" w:rsidP="00A7760B" w:rsidR="00A7760B" w:rsidRPr="006F6E28">
      <w:pPr>
        <w:pStyle w:val="Tijeloteksta"/>
        <w:ind w:left="5760"/>
        <w:jc w:val="right"/>
      </w:pPr>
    </w:p>
    <w:p w:rsidRDefault="00A7760B" w:rsidP="00A7760B" w:rsidR="00A7760B" w:rsidRPr="006F6E28">
      <w:pPr>
        <w:pStyle w:val="Tijeloteksta"/>
        <w:ind w:left="5760"/>
        <w:jc w:val="right"/>
      </w:pPr>
    </w:p>
    <w:p w:rsidRDefault="006D5BD2" w:rsidP="006D5BD2" w:rsidR="006D5BD2" w:rsidRPr="006F6E28">
      <w:r w:rsidRPr="006F6E28">
        <w:t>UPUTA O PRAVNOM LIJEKU</w:t>
      </w:r>
    </w:p>
    <w:p w:rsidRDefault="006D5BD2" w:rsidP="006D5BD2" w:rsidR="006D5BD2" w:rsidRPr="006F6E28">
      <w:r w:rsidRPr="006F6E28">
        <w:t>Protiv ovog zaključka</w:t>
      </w:r>
      <w:r w:rsidR="008E4B02" w:rsidRPr="006F6E28">
        <w:t xml:space="preserve"> nije dopuštena žalba ( čl. 19</w:t>
      </w:r>
      <w:r w:rsidRPr="006F6E28">
        <w:t>.</w:t>
      </w:r>
      <w:r w:rsidR="008E4B02" w:rsidRPr="006F6E28">
        <w:t xml:space="preserve"> </w:t>
      </w:r>
      <w:r w:rsidRPr="006F6E28">
        <w:t>st.</w:t>
      </w:r>
      <w:r w:rsidR="008E4B02" w:rsidRPr="006F6E28">
        <w:t xml:space="preserve"> 7</w:t>
      </w:r>
      <w:r w:rsidRPr="006F6E28">
        <w:t>.</w:t>
      </w:r>
      <w:r w:rsidR="008E4B02" w:rsidRPr="006F6E28">
        <w:t xml:space="preserve"> </w:t>
      </w:r>
      <w:r w:rsidRPr="006F6E28">
        <w:t>SZ)</w:t>
      </w:r>
      <w:r w:rsidR="00387BCE" w:rsidRPr="006F6E28">
        <w:t>.</w:t>
      </w:r>
    </w:p>
    <w:p w:rsidRDefault="006D5BD2" w:rsidP="006D5BD2" w:rsidR="006D5BD2" w:rsidRPr="006F6E28"/>
    <w:p w:rsidRDefault="00AE4821" w:rsidP="00C164B6" w:rsidR="00AE4821" w:rsidRPr="006F6E28">
      <w:pPr>
        <w:ind w:left="5040"/>
      </w:pPr>
      <w:r w:rsidRPr="006F6E28">
        <w:t xml:space="preserve">Za točnost </w:t>
      </w:r>
      <w:proofErr w:type="spellStart"/>
      <w:r w:rsidRPr="006F6E28">
        <w:t>otpravka</w:t>
      </w:r>
      <w:proofErr w:type="spellEnd"/>
      <w:r w:rsidRPr="006F6E28">
        <w:t>-ovlašteni službenik:</w:t>
      </w:r>
    </w:p>
    <w:p w:rsidRDefault="00C164B6" w:rsidP="00C164B6" w:rsidR="00C164B6" w:rsidRPr="006F6E28">
      <w:pPr>
        <w:ind w:left="5040"/>
      </w:pPr>
      <w:r w:rsidRPr="006F6E28">
        <w:tab/>
      </w:r>
      <w:r w:rsidRPr="006F6E28">
        <w:tab/>
        <w:t>Karmela Dolenc</w:t>
      </w:r>
    </w:p>
    <w:p w:rsidRDefault="00A7760B" w:rsidP="006D5BD2" w:rsidR="00A7760B" w:rsidRPr="006F6E28"/>
    <w:p w:rsidRDefault="006D5BD2" w:rsidP="006D5BD2" w:rsidR="006D5BD2" w:rsidRPr="006F6E28">
      <w:pPr>
        <w:rPr>
          <w:color w:themeColor="background1" w:val="FFFFFF"/>
        </w:rPr>
      </w:pPr>
      <w:r w:rsidRPr="006F6E28">
        <w:rPr>
          <w:color w:themeColor="background1" w:val="FFFFFF"/>
        </w:rPr>
        <w:t>DNA:</w:t>
      </w:r>
    </w:p>
    <w:p w:rsidRDefault="00C9074A" w:rsidP="003A0BD9" w:rsidR="00B639DE" w:rsidRPr="006F6E28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6F6E28">
        <w:rPr>
          <w:color w:themeColor="background1" w:val="FFFFFF"/>
        </w:rPr>
        <w:t xml:space="preserve">Pero Hrkač iz Zagreba, </w:t>
      </w:r>
      <w:proofErr w:type="spellStart"/>
      <w:r w:rsidRPr="006F6E28">
        <w:rPr>
          <w:color w:themeColor="background1" w:val="FFFFFF"/>
        </w:rPr>
        <w:t>Lipovečka</w:t>
      </w:r>
      <w:proofErr w:type="spellEnd"/>
      <w:r w:rsidRPr="006F6E28">
        <w:rPr>
          <w:color w:themeColor="background1" w:val="FFFFFF"/>
        </w:rPr>
        <w:t xml:space="preserve"> 1, </w:t>
      </w:r>
    </w:p>
    <w:p w:rsidRDefault="00C9074A" w:rsidP="003A0BD9" w:rsidR="00C9074A" w:rsidRPr="006F6E28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6F6E28">
        <w:rPr>
          <w:color w:themeColor="background1" w:val="FFFFFF"/>
        </w:rPr>
        <w:t xml:space="preserve">Mirjana </w:t>
      </w:r>
      <w:proofErr w:type="spellStart"/>
      <w:r w:rsidRPr="006F6E28">
        <w:rPr>
          <w:color w:themeColor="background1" w:val="FFFFFF"/>
        </w:rPr>
        <w:t>Zuzija</w:t>
      </w:r>
      <w:proofErr w:type="spellEnd"/>
      <w:r w:rsidRPr="006F6E28">
        <w:rPr>
          <w:color w:themeColor="background1" w:val="FFFFFF"/>
        </w:rPr>
        <w:t xml:space="preserve"> iz Velike Gorice, Slavka Kolara 25,</w:t>
      </w:r>
    </w:p>
    <w:p w:rsidRDefault="00B06F55" w:rsidP="003A0BD9" w:rsidR="003A0BD9" w:rsidRPr="006F6E28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6F6E28">
        <w:rPr>
          <w:color w:themeColor="background1" w:val="FFFFFF"/>
        </w:rPr>
        <w:t>e-oglasna ploč</w:t>
      </w:r>
      <w:r w:rsidR="003A0BD9" w:rsidRPr="006F6E28">
        <w:rPr>
          <w:color w:themeColor="background1" w:val="FFFFFF"/>
        </w:rPr>
        <w:t xml:space="preserve">a  </w:t>
      </w:r>
    </w:p>
    <w:sectPr w:rsidSect="000E54EF" w:rsidR="003A0BD9" w:rsidRPr="006F6E28">
      <w:headerReference w:type="default" r:id="rId10"/>
      <w:pgSz w:h="15840" w:w="12240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60B" w:rsidP="00A7760B" w:rsidR="00A7760B">
      <w:r>
        <w:separator/>
      </w:r>
    </w:p>
  </w:endnote>
  <w:endnote w:id="0" w:type="continuationSeparator">
    <w:p w:rsidRDefault="00A7760B" w:rsidP="00A7760B" w:rsidR="00A77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60B" w:rsidP="00A7760B" w:rsidR="00A7760B">
      <w:r>
        <w:separator/>
      </w:r>
    </w:p>
  </w:footnote>
  <w:footnote w:id="0" w:type="continuationSeparator">
    <w:p w:rsidRDefault="00A7760B" w:rsidP="00A7760B" w:rsidR="00A77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60B" w:rsidR="00A7760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000665"/>
    <w:multiLevelType w:val="hybridMultilevel"/>
    <w:tmpl w:val="68FE7430"/>
    <w:lvl w:tplc="2ADA71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D5BD2"/>
    <w:rsid w:val="000379CA"/>
    <w:rsid w:val="00074EA0"/>
    <w:rsid w:val="000A3596"/>
    <w:rsid w:val="000D45B9"/>
    <w:rsid w:val="000E54EF"/>
    <w:rsid w:val="00124354"/>
    <w:rsid w:val="00130B37"/>
    <w:rsid w:val="001D7CAD"/>
    <w:rsid w:val="00204387"/>
    <w:rsid w:val="0021034D"/>
    <w:rsid w:val="00215112"/>
    <w:rsid w:val="00224ED7"/>
    <w:rsid w:val="002271B9"/>
    <w:rsid w:val="002D60F5"/>
    <w:rsid w:val="00347BB4"/>
    <w:rsid w:val="0035054E"/>
    <w:rsid w:val="00387BCE"/>
    <w:rsid w:val="00394319"/>
    <w:rsid w:val="003A0BD9"/>
    <w:rsid w:val="003D3159"/>
    <w:rsid w:val="00403354"/>
    <w:rsid w:val="004579C0"/>
    <w:rsid w:val="004753E7"/>
    <w:rsid w:val="004B41AF"/>
    <w:rsid w:val="004B7F3F"/>
    <w:rsid w:val="004E5469"/>
    <w:rsid w:val="004F022B"/>
    <w:rsid w:val="004F0CF3"/>
    <w:rsid w:val="00501AA2"/>
    <w:rsid w:val="005071FA"/>
    <w:rsid w:val="00526787"/>
    <w:rsid w:val="005C45AC"/>
    <w:rsid w:val="00613D3F"/>
    <w:rsid w:val="006745CD"/>
    <w:rsid w:val="006B01E4"/>
    <w:rsid w:val="006D4140"/>
    <w:rsid w:val="006D5BD2"/>
    <w:rsid w:val="006E4475"/>
    <w:rsid w:val="006E7410"/>
    <w:rsid w:val="006F6E28"/>
    <w:rsid w:val="007141AF"/>
    <w:rsid w:val="007A6843"/>
    <w:rsid w:val="007B3F07"/>
    <w:rsid w:val="00844898"/>
    <w:rsid w:val="008634A0"/>
    <w:rsid w:val="00875977"/>
    <w:rsid w:val="00890726"/>
    <w:rsid w:val="008B05F8"/>
    <w:rsid w:val="008D58F1"/>
    <w:rsid w:val="008E4B02"/>
    <w:rsid w:val="0092330E"/>
    <w:rsid w:val="009552A2"/>
    <w:rsid w:val="009F7606"/>
    <w:rsid w:val="00A56686"/>
    <w:rsid w:val="00A57030"/>
    <w:rsid w:val="00A57CA7"/>
    <w:rsid w:val="00A7760B"/>
    <w:rsid w:val="00AB53A0"/>
    <w:rsid w:val="00AE4821"/>
    <w:rsid w:val="00B000A8"/>
    <w:rsid w:val="00B06F55"/>
    <w:rsid w:val="00B229A4"/>
    <w:rsid w:val="00B37BEA"/>
    <w:rsid w:val="00B639DE"/>
    <w:rsid w:val="00BC5266"/>
    <w:rsid w:val="00BE1CFD"/>
    <w:rsid w:val="00C164B6"/>
    <w:rsid w:val="00C36843"/>
    <w:rsid w:val="00C3788A"/>
    <w:rsid w:val="00C9074A"/>
    <w:rsid w:val="00CA3F9C"/>
    <w:rsid w:val="00D205EC"/>
    <w:rsid w:val="00D25046"/>
    <w:rsid w:val="00D77873"/>
    <w:rsid w:val="00DB06B8"/>
    <w:rsid w:val="00DD6FBA"/>
    <w:rsid w:val="00E33CA9"/>
    <w:rsid w:val="00E45A94"/>
    <w:rsid w:val="00EC688C"/>
    <w:rsid w:val="00EC7F67"/>
    <w:rsid w:val="00F06EB9"/>
    <w:rsid w:val="00F0762B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A776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760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776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760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A0B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2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2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5BD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E4B79B-1041-4BEF-A088-6856696672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738</properties:Characters>
  <properties:Lines>38</properties:Lines>
  <properties:Paragraphs>19</properties:Paragraphs>
  <properties:TotalTime>374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2016-04-23T19:22:00Z</dcterms:created>
  <dc:creator>nmarkovic</dc:creator>
  <cp:lastModifiedBy>Karmela Dolenc</cp:lastModifiedBy>
  <cp:lastPrinted>2017-09-22T09:01:00Z</cp:lastPrinted>
  <dcterms:modified xmlns:xsi="http://www.w3.org/2001/XMLSchema-instance" xsi:type="dcterms:W3CDTF">2017-09-22T09:02:00Z</dcterms:modified>
  <cp:revision>28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