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be02" w14:paraId="152be02" w:rsidRDefault="000D7E2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7E27" w:rsidP="000D7E27" w:rsidR="00AE649C">
      <w:pPr>
        <w:pStyle w:val="NormaleSPIS"/>
        <w:spacing w:after="0"/>
      </w:pPr>
      <w:r>
        <w:t xml:space="preserve">        Republika Hrvatska</w:t>
      </w:r>
    </w:p>
    <w:p w:rsidRDefault="000D7E27" w:rsidP="000D7E27" w:rsidR="000D7E27">
      <w:pPr>
        <w:pStyle w:val="NormaleSPIS"/>
        <w:spacing w:after="0"/>
      </w:pPr>
      <w:r>
        <w:t xml:space="preserve">     Trgovački sud u Bjelovaru</w:t>
      </w:r>
    </w:p>
    <w:p w:rsidRDefault="000D7E27" w:rsidP="000D7E27" w:rsidR="000D7E27">
      <w:pPr>
        <w:pStyle w:val="NormaleSPIS"/>
        <w:spacing w:after="0"/>
      </w:pPr>
      <w:r>
        <w:t>Bjelovar, Šetalište dr.I.Lebovića 42.</w:t>
      </w:r>
    </w:p>
    <w:p w:rsidRDefault="000D7E27" w:rsidP="000D7E27" w:rsidR="000D7E27">
      <w:pPr>
        <w:pStyle w:val="NormaleSPIS"/>
        <w:jc w:val="right"/>
        <w:rPr>
          <w:b/>
          <w:noProof/>
        </w:rPr>
      </w:pPr>
      <w:r>
        <w:rPr>
          <w:noProof/>
        </w:rPr>
        <w:t>Poslovni broj: 7 St-775/2018-10</w:t>
      </w:r>
    </w:p>
    <w:p w:rsidRDefault="000D7E27" w:rsidP="000D7E27" w:rsidR="000D7E27">
      <w:pPr>
        <w:spacing w:after="0"/>
        <w:jc w:val="center"/>
        <w:rPr>
          <w:noProof/>
        </w:rPr>
      </w:pPr>
    </w:p>
    <w:p w:rsidRDefault="000D7E27" w:rsidP="000D7E27" w:rsidR="000D7E2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D7E27" w:rsidP="000D7E27" w:rsidR="000D7E27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D7E27" w:rsidP="000D7E27" w:rsidR="000D7E27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0D7E27" w:rsidP="000D7E27" w:rsidR="000D7E27">
      <w:pPr>
        <w:spacing w:after="0"/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0D7E27" w:rsidP="000D7E27" w:rsidR="000D7E27">
      <w:pPr>
        <w:outlineLvl w:val="0"/>
        <w:rPr>
          <w:noProof/>
        </w:rPr>
      </w:pPr>
    </w:p>
    <w:p w:rsidRDefault="000D7E27" w:rsidP="000D7E27" w:rsidR="000D7E27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V.V.F. AGROTECH d.o.o. za poljoprivredu i turistička agencija iz Virovitice, Ulica Poduzetnička zona II 18, MBS 130055089, OIB 62217652471, 8</w:t>
      </w:r>
      <w:r>
        <w:t>. veljače</w:t>
      </w:r>
      <w:r>
        <w:rPr>
          <w:noProof/>
        </w:rPr>
        <w:t xml:space="preserve"> 2019.</w:t>
      </w:r>
    </w:p>
    <w:p w:rsidRDefault="000D7E27" w:rsidP="000D7E27" w:rsidR="000D7E27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Pokreće se prethodni postupak radi utvrđivanja uvjeta za otvaranje stečajnog postupka nad dužnikom V.V.F. AGROTECH d.o.o. za poljoprivredu i turistička agencija iz Virovitice, Ulica Poduzetnička zona II 18, MBS 130055089, OIB 62217652471.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z a k l j u č i o  j e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Valentinu </w:t>
      </w:r>
      <w:proofErr w:type="spellStart"/>
      <w:r>
        <w:t>Francesco</w:t>
      </w:r>
      <w:proofErr w:type="spellEnd"/>
      <w:r>
        <w:t xml:space="preserve"> </w:t>
      </w:r>
      <w:proofErr w:type="spellStart"/>
      <w:r>
        <w:t>Vertua</w:t>
      </w:r>
      <w:proofErr w:type="spellEnd"/>
      <w:r>
        <w:t xml:space="preserve"> iz Virovitice, Ulica Vladimira Nazora 3, OIB 59130551564,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0D7E27" w:rsidP="000D7E27" w:rsidR="000D7E27">
      <w:pPr>
        <w:pStyle w:val="ListaeSPIS"/>
        <w:numPr>
          <w:ilvl w:val="0"/>
          <w:numId w:val="0"/>
        </w:numPr>
        <w:ind w:left="624"/>
        <w:jc w:val="right"/>
      </w:pPr>
      <w:r>
        <w:t>Poslovni broj:7 St-775/2018-10</w:t>
      </w:r>
      <w:bookmarkStart w:name="_GoBack" w:id="0"/>
      <w:bookmarkEnd w:id="0"/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09,30 sati, u ovome sudu u Bjelovaru, Šetalište dr. Ivše Lebovića 42, sudnica br. 2, na koje se pozivaju dostavom ovoga rješenja:</w:t>
      </w:r>
    </w:p>
    <w:p w:rsidRDefault="000D7E27" w:rsidP="000D7E27" w:rsidR="000D7E27">
      <w:pPr>
        <w:spacing w:after="0"/>
        <w:ind w:left="851"/>
        <w:jc w:val="both"/>
        <w:rPr>
          <w:noProof/>
        </w:rPr>
      </w:pPr>
    </w:p>
    <w:p w:rsidRDefault="000D7E27" w:rsidP="000D7E27" w:rsidR="000D7E27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V.V.F. AGROTECH d.o.o. za poljoprivredu i turistička agencija iz Virovitice, Ulica Poduzetnička zona II 18, </w:t>
      </w:r>
    </w:p>
    <w:p w:rsidRDefault="000D7E27" w:rsidP="000D7E27" w:rsidR="000D7E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D7E27" w:rsidP="000D7E27" w:rsidR="000D7E27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Valentin </w:t>
      </w:r>
      <w:proofErr w:type="spellStart"/>
      <w:r>
        <w:rPr>
          <w:lang w:eastAsia="hr-HR"/>
        </w:rPr>
        <w:t>Francesco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Vertua</w:t>
      </w:r>
      <w:proofErr w:type="spellEnd"/>
      <w:r>
        <w:rPr>
          <w:lang w:eastAsia="hr-HR"/>
        </w:rPr>
        <w:t xml:space="preserve"> iz Virovitice, Ulica Vladimira Nazora 3.</w:t>
      </w:r>
    </w:p>
    <w:p w:rsidRDefault="000D7E27" w:rsidP="000D7E27" w:rsidR="000D7E27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0D7E27" w:rsidP="000D7E27" w:rsidR="000D7E27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0D7E27" w:rsidP="000D7E27" w:rsidR="000D7E27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16. studenog 2018. godine ima u Očevidniku redoslijeda osnova za plaćanje evidentirane neizvršene osnove za plaćanje u neprekinutom razdoblju od 120 dana u ukupnom iznosu od 73.893,71 kuna, te da ima jednog zaposlenog radnika. </w:t>
      </w:r>
    </w:p>
    <w:p w:rsidRDefault="000D7E27" w:rsidP="000D7E27" w:rsidR="000D7E27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0D7E27" w:rsidP="000D7E27" w:rsidR="000D7E27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0D7E27" w:rsidP="000D7E27" w:rsidR="000D7E27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0D7E27" w:rsidP="000D7E27" w:rsidR="000D7E27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</w:t>
      </w:r>
      <w:r>
        <w:rPr>
          <w:noProof/>
        </w:rPr>
        <w:t xml:space="preserve"> S u d a c</w:t>
      </w:r>
    </w:p>
    <w:p w:rsidRDefault="000D7E27" w:rsidP="000D7E27" w:rsidR="000D7E27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</w:t>
      </w:r>
      <w:r>
        <w:rPr>
          <w:noProof/>
        </w:rPr>
        <w:t xml:space="preserve">     Tomislav Mrazović,v.r.</w:t>
      </w:r>
    </w:p>
    <w:p w:rsidRDefault="000D7E27" w:rsidP="000D7E27" w:rsidR="000D7E27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Za točnost otpravka-ovlašteni službenik</w:t>
      </w:r>
    </w:p>
    <w:p w:rsidRDefault="000D7E27" w:rsidP="000D7E27" w:rsidR="000D7E2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>Jasmina Tubić</w:t>
      </w:r>
    </w:p>
    <w:p w:rsidRDefault="000D7E27" w:rsidP="000D7E27" w:rsidR="000D7E27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sectPr w:rsidSect="0032366B" w:rsidR="000D7E2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D7E27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8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St-775/2018-10</izvorni_sadrzaj>
    <derivirana_varijabla naziv="DomainObject.Oznaka_1">St-775/2018-10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V.V.F. AGROTECH društvo s ograničenom odgovornošću za poljoprivredu i turistička agencija zastupanog po punomoćniku Valentino Francesco Vertua</izvorni_sadrzaj>
    <derivirana_varijabla naziv="DomainObject.Predmet.ProtustrankaFormated_1">  V.V.F. AGROTECH društvo s ograničenom odgovornošću za poljoprivredu i turistička agencija zastupanog po punomoćniku Valentino Francesco Vertua</derivirana_varijabla>
  </DomainObject.Predmet.ProtustrankaFormated>
  <DomainObject.Predmet.ProtustrankaFormatedOIB>
    <izvorni_sadrzaj>  V.V.F. AGROTECH društvo s ograničenom odgovornošću za poljoprivredu i turistička agencija, OIB 62217652471 zastupanog po punomoćniku Valentino Francesco Vertua</izvorni_sadrzaj>
    <derivirana_varijabla naziv="DomainObject.Predmet.ProtustrankaFormatedOIB_1">  V.V.F. AGROTECH društvo s ograničenom odgovornošću za poljoprivredu i turistička agencija, OIB 62217652471 zastupanog po punomoćniku Valentino Francesco Vertua</derivirana_varijabla>
  </DomainObject.Predmet.ProtustrankaFormatedOIB>
  <DomainObject.Predmet.ProtustrankaFormatedWithAdress>
    <izvorni_sadrzaj> V.V.F. AGROTECH društvo s ograničenom odgovornošću za poljoprivredu i turistička agencija, Ulica Poduzetnička zona II 18, 33000 Virovitica zastupanog po punomoćniku Valentino Francesco Vertua</izvorni_sadrzaj>
    <derivirana_varijabla naziv="DomainObject.Predmet.ProtustrankaFormatedWithAdress_1"> V.V.F. AGROTECH društvo s ograničenom odgovornošću za poljoprivredu i turistička agencija, Ulica Poduzetnička zona II 18, 33000 Virovitica zastupanog po punomoćniku Valentino Francesco Vertua</derivirana_varijabla>
  </DomainObject.Predmet.ProtustrankaFormatedWithAdress>
  <DomainObject.Predmet.ProtustrankaFormatedWithAdressOIB>
    <izvorni_sadrzaj> V.V.F. AGROTECH društvo s ograničenom odgovornošću za poljoprivredu i turistička agencija, OIB 62217652471, Ulica Poduzetnička zona II 18, 33000 Virovitica zastupanog po punomoćniku Valentino Francesco Vertua</izvorni_sadrzaj>
    <derivirana_varijabla naziv="DomainObject.Predmet.ProtustrankaFormatedWithAdressOIB_1"> V.V.F. AGROTECH društvo s ograničenom odgovornošću za poljoprivredu i turistička agencija, OIB 62217652471, Ulica Poduzetnička zona II 18, 33000 Virovitica zastupanog po punomoćniku Valentino Francesco Vertua</derivirana_varijabla>
  </DomainObject.Predmet.ProtustrankaFormatedWithAdressOIB>
  <DomainObject.Predmet.ProtustrankaWithAdress>
    <izvorni_sadrzaj>V.V.F. AGROTECH društvo s ograničenom odgovornošću za poljoprivredu i turistička agencija Ulica Poduzetnička zona II 18, 33000 Virovitica</izvorni_sadrzaj>
    <derivirana_varijabla naziv="DomainObject.Predmet.ProtustrankaWithAdress_1">V.V.F. AGROTECH društvo s ograničenom odgovornošću za poljoprivredu i turistička agencija Ulica Poduzetnička zona II 18, 33000 Virovitica</derivirana_varijabla>
  </DomainObject.Predmet.ProtustrankaWithAdress>
  <DomainObject.Predmet.ProtustrankaWithAdressOIB>
    <izvorni_sadrzaj>V.V.F. AGROTECH društvo s ograničenom odgovornošću za poljoprivredu i turistička agencija, OIB 62217652471, Ulica Poduzetnička zona II 18, 33000 Virovitica</izvorni_sadrzaj>
    <derivirana_varijabla naziv="DomainObject.Predmet.ProtustrankaWithAdressOIB_1">V.V.F. AGROTECH društvo s ograničenom odgovornošću za poljoprivredu i turistička agencija, OIB 62217652471, Ulica Poduzetnička zona II 18, 33000 Virovitica</derivirana_varijabla>
  </DomainObject.Predmet.ProtustrankaWithAdressOIB>
  <DomainObject.Predmet.ProtustrankaNazivFormated>
    <izvorni_sadrzaj>V.V.F. AGROTECH društvo s ograničenom odgovornošću za poljoprivredu i turistička agencija</izvorni_sadrzaj>
    <derivirana_varijabla naziv="DomainObject.Predmet.ProtustrankaNazivFormated_1">V.V.F. AGROTECH društvo s ograničenom odgovornošću za poljoprivredu i turistička agencija</derivirana_varijabla>
  </DomainObject.Predmet.ProtustrankaNazivFormated>
  <DomainObject.Predmet.ProtustrankaNazivFormatedOIB>
    <izvorni_sadrzaj>V.V.F. AGROTECH društvo s ograničenom odgovornošću za poljoprivredu i turistička agencija, OIB 62217652471</izvorni_sadrzaj>
    <derivirana_varijabla naziv="DomainObject.Predmet.ProtustrankaNazivFormatedOIB_1">V.V.F. AGROTECH društvo s ograničenom odgovornošću za poljoprivredu i turistička agencija, OIB 62217652471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V.V.F. AGROTECH društvo s ograničenom odgovornošću za poljoprivredu i turistička agencija zastupanog po punomoćniku Valentino Francesco Vertua</item>
    </izvorni_sadrzaj>
    <derivirana_varijabla naziv="DomainObject.Predmet.ProtuStrankaListFormated_1">
      <item>V.V.F. AGROTECH društvo s ograničenom odgovornošću za poljoprivredu i turistička agencija zastupanog po punomoćniku Valentino Francesco Vertua</item>
    </derivirana_varijabla>
  </DomainObject.Predmet.ProtuStrankaListFormated>
  <DomainObject.Predmet.ProtuStrankaListFormatedOIB>
    <izvorni_sadrzaj>
      <item>V.V.F. AGROTECH društvo s ograničenom odgovornošću za poljoprivredu i turistička agencija, OIB 62217652471 zastupanog po punomoćniku Valentino Francesco Vertua</item>
    </izvorni_sadrzaj>
    <derivirana_varijabla naziv="DomainObject.Predmet.ProtuStrankaListFormatedOIB_1">
      <item>V.V.F. AGROTECH društvo s ograničenom odgovornošću za poljoprivredu i turistička agencija, OIB 62217652471 zastupanog po punomoćniku Valentino Francesco Vertua</item>
    </derivirana_varijabla>
  </DomainObject.Predmet.ProtuStrankaListFormatedOIB>
  <DomainObject.Predmet.ProtuStrankaListFormatedWithAdress>
    <izvorni_sadrzaj>
      <item>V.V.F. AGROTECH društvo s ograničenom odgovornošću za poljoprivredu i turistička agencija, Ulica Poduzetnička zona II 18, 33000 Virovitica zastupanog po punomoćniku Valentino Francesco Vertua</item>
    </izvorni_sadrzaj>
    <derivirana_varijabla naziv="DomainObject.Predmet.ProtuStrankaListFormatedWithAdress_1">
      <item>V.V.F. AGROTECH društvo s ograničenom odgovornošću za poljoprivredu i turistička agencija, Ulica Poduzetnička zona II 18, 33000 Virovitica zastupanog po punomoćniku Valentino Francesco Vertua</item>
    </derivirana_varijabla>
  </DomainObject.Predmet.ProtuStrankaListFormatedWithAdress>
  <DomainObject.Predmet.ProtuStrankaListFormatedWithAdressOIB>
    <izvorni_sadrzaj>
      <item>V.V.F. AGROTECH društvo s ograničenom odgovornošću za poljoprivredu i turistička agencija, OIB 62217652471, Ulica Poduzetnička zona II 18, 33000 Virovitica zastupanog po punomoćniku Valentino Francesco Vertua</item>
    </izvorni_sadrzaj>
    <derivirana_varijabla naziv="DomainObject.Predmet.ProtuStrankaListFormatedWithAdressOIB_1">
      <item>V.V.F. AGROTECH društvo s ograničenom odgovornošću za poljoprivredu i turistička agencija, OIB 62217652471, Ulica Poduzetnička zona II 18, 33000 Virovitica zastupanog po punomoćniku Valentino Francesco Vertua</item>
    </derivirana_varijabla>
  </DomainObject.Predmet.ProtuStrankaListFormatedWithAdressOIB>
  <DomainObject.Predmet.ProtuStrankaListNazivFormated>
    <izvorni_sadrzaj>
      <item>V.V.F. AGROTECH društvo s ograničenom odgovornošću za poljoprivredu i turistička agencija</item>
    </izvorni_sadrzaj>
    <derivirana_varijabla naziv="DomainObject.Predmet.ProtuStrankaListNazivFormated_1">
      <item>V.V.F. AGROTECH društvo s ograničenom odgovornošću za poljoprivredu i turistička agencija</item>
    </derivirana_varijabla>
  </DomainObject.Predmet.ProtuStrankaListNazivFormated>
  <DomainObject.Predmet.ProtuStrankaListNazivFormatedOIB>
    <izvorni_sadrzaj>
      <item>V.V.F. AGROTECH društvo s ograničenom odgovornošću za poljoprivredu i turistička agencija, OIB 62217652471</item>
    </izvorni_sadrzaj>
    <derivirana_varijabla naziv="DomainObject.Predmet.ProtuStrankaListNazivFormatedOIB_1">
      <item>V.V.F. AGROTECH društvo s ograničenom odgovornošću za poljoprivredu i turistička agencija, OIB 62217652471</item>
    </derivirana_varijabla>
  </DomainObject.Predmet.ProtuStrankaListNazivFormatedOIB>
  <DomainObject.Predmet.OstaliListFormated>
    <izvorni_sadrzaj>
      <item>Valentino Francesco Vertua punomoćnik sudionika u postupku V.V.F. AGROTECH društvo s ograničenom odgovornošću za poljoprivredu i turistička agencija</item>
    </izvorni_sadrzaj>
    <derivirana_varijabla naziv="DomainObject.Predmet.OstaliListFormated_1">
      <item>Valentino Francesco Vertua punomoćnik sudionika u postupku V.V.F. AGROTECH društvo s ograničenom odgovornošću za poljoprivredu i turistička agencija</item>
    </derivirana_varijabla>
  </DomainObject.Predmet.OstaliListFormated>
  <DomainObject.Predmet.OstaliListFormatedOIB>
    <izvorni_sadrzaj>
      <item>Valentino Francesco Vertua, OIB 59130551564 punomoćnik sudionika u postupku V.V.F. AGROTECH društvo s ograničenom odgovornošću za poljoprivredu i turistička agencija</item>
    </izvorni_sadrzaj>
    <derivirana_varijabla naziv="DomainObject.Predmet.OstaliListFormatedOIB_1">
      <item>Valentino Francesco Vertua, OIB 59130551564 punomoćnik sudionika u postupku V.V.F. AGROTECH društvo s ograničenom odgovornošću za poljoprivredu i turistička agencija</item>
    </derivirana_varijabla>
  </DomainObject.Predmet.OstaliListFormatedOIB>
  <DomainObject.Predmet.OstaliListFormatedWithAdress>
    <izvorni_sadrzaj>
      <item>Valentino Francesco Vertua, Ulica Vladimira Nazora 3, 33000 Virovitica punomoćnik sudionika u postupku V.V.F. AGROTECH društvo s ograničenom odgovornošću za poljoprivredu i turistička agencija</item>
    </izvorni_sadrzaj>
    <derivirana_varijabla naziv="DomainObject.Predmet.OstaliListFormatedWithAdress_1">
      <item>Valentino Francesco Vertua, Ulica Vladimira Nazora 3, 33000 Virovitica punomoćnik sudionika u postupku V.V.F. AGROTECH društvo s ograničenom odgovornošću za poljoprivredu i turistička agencija</item>
    </derivirana_varijabla>
  </DomainObject.Predmet.OstaliListFormatedWithAdress>
  <DomainObject.Predmet.OstaliListFormatedWithAdressOIB>
    <izvorni_sadrzaj>
      <item>Valentino Francesco Vertua, OIB 59130551564, Ulica Vladimira Nazora 3, 33000 Virovitica punomoćnik sudionika u postupku V.V.F. AGROTECH društvo s ograničenom odgovornošću za poljoprivredu i turistička agencija</item>
    </izvorni_sadrzaj>
    <derivirana_varijabla naziv="DomainObject.Predmet.OstaliListFormatedWithAdressOIB_1">
      <item>Valentino Francesco Vertua, OIB 59130551564, Ulica Vladimira Nazora 3, 33000 Virovitica punomoćnik sudionika u postupku V.V.F. AGROTECH društvo s ograničenom odgovornošću za poljoprivredu i turistička agencija</item>
    </derivirana_varijabla>
  </DomainObject.Predmet.OstaliListFormatedWithAdressOIB>
  <DomainObject.Predmet.OstaliListNazivFormated>
    <izvorni_sadrzaj>
      <item>Valentino Francesco Vertua</item>
    </izvorni_sadrzaj>
    <derivirana_varijabla naziv="DomainObject.Predmet.OstaliListNazivFormated_1">
      <item>Valentino Francesco Vertua</item>
    </derivirana_varijabla>
  </DomainObject.Predmet.OstaliListNazivFormated>
  <DomainObject.Predmet.OstaliListNazivFormatedOIB>
    <izvorni_sadrzaj>
      <item>Valentino Francesco Vertua, OIB 59130551564</item>
    </izvorni_sadrzaj>
    <derivirana_varijabla naziv="DomainObject.Predmet.OstaliListNazivFormatedOIB_1">
      <item>Valentino Francesco Vertua, OIB 59130551564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St-775/2018-10</izvorni_sadrzaj>
    <derivirana_varijabla naziv="DomainObject.PoslovniBrojDokumenta_1">St-775/2018-10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V.V.F. AGROTECH društvo s ograničenom odgovornošću za poljoprivredu i turistička agencija</izvorni_sadrzaj>
    <derivirana_varijabla naziv="DomainObject.Predmet.ProtustrankaIDrugi_1">V.V.F. AGROTECH društvo s ograničenom odgovornošću za poljoprivredu i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V.V.F. AGROTECH društvo s ograničenom odgovornošću za poljoprivredu i turistička agencija, OIB 62217652471, Ulica Poduzetnička zona II 18, 33000 Virovitica</izvorni_sadrzaj>
    <derivirana_varijabla naziv="DomainObject.Predmet.ProtustrankaIDrugiAdressOIB_1">V.V.F. AGROTECH društvo s ograničenom odgovornošću za poljoprivredu i turistička agencija, OIB 62217652471, Ulica Poduzetnička zona II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V.V.F. AGROTECH društvo s ograničenom odgovornošću za poljoprivredu i turistička agencija</item>
      <item>Valentino Francesco Vertua</item>
    </izvorni_sadrzaj>
    <derivirana_varijabla naziv="DomainObject.Predmet.SudioniciListNaziv_1">
      <item>FINA, RC ZAGREB, Podružnica BJELOVAR</item>
      <item>V.V.F. AGROTECH društvo s ograničenom odgovornošću za poljoprivredu i turistička agencija</item>
      <item>Valentino Francesco Vertua</item>
    </derivirana_varijabla>
  </DomainObject.Predmet.SudioniciListNaziv>
  <DomainObject.Predmet.SudioniciListAdressOIB>
    <izvorni_sadrzaj>
      <item>FINA, RC ZAGREB, Podružnica BJELOVAR, OIB 85821130368, F. Supila 4,43000 Bjelovar</item>
      <item>V.V.F. AGROTECH društvo s ograničenom odgovornošću za poljoprivredu i turistička agencija, OIB 62217652471, Ulica Poduzetnička zona II 18,33000 Virovitica</item>
      <item>Valentino Francesco Vertua, OIB 59130551564, Ulica Vladimira Nazora 3,33000 Virovitica</item>
    </izvorni_sadrzaj>
    <derivirana_varijabla naziv="DomainObject.Predmet.SudioniciListAdressOIB_1">
      <item>FINA, RC ZAGREB, Podružnica BJELOVAR, OIB 85821130368, F. Supila 4,43000 Bjelovar</item>
      <item>V.V.F. AGROTECH društvo s ograničenom odgovornošću za poljoprivredu i turistička agencija, OIB 62217652471, Ulica Poduzetnička zona II 18,33000 Virovitica</item>
      <item>Valentino Francesco Vertua, OIB 59130551564, Ulica Vladimira Nazora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C1640-3BB1-46D5-BD76-F25F0119C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3661</properties:Characters>
  <properties:Lines>78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St-775/2018-10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