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b288" w14:paraId="a97b28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13802">
        <w:rPr>
          <w:rFonts w:cs="Times New Roman" w:hAnsi="Times New Roman" w:ascii="Times New Roman"/>
          <w:b/>
          <w:sz w:val="24"/>
          <w:szCs w:val="24"/>
        </w:rPr>
        <w:t>87</w:t>
      </w:r>
      <w:r w:rsidR="000A68E4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13802">
        <w:rPr>
          <w:rFonts w:cs="Times New Roman" w:hAnsi="Times New Roman" w:ascii="Times New Roman"/>
          <w:sz w:val="24"/>
          <w:szCs w:val="24"/>
        </w:rPr>
        <w:t>SOLARIUM ŠIBENIK j.d.o.o., Šibenik, Braće Polić 33, MBS: 110034438, OIB: 58060771503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13802">
        <w:rPr>
          <w:rFonts w:cs="Times New Roman" w:hAnsi="Times New Roman" w:ascii="Times New Roman"/>
          <w:sz w:val="24"/>
          <w:szCs w:val="24"/>
        </w:rPr>
        <w:t>SOLARIUM ŠIBENIK j.d.o.o., Šibenik, Braće Polić 33, MBS: 110034438, OIB: 58060771503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13802">
        <w:rPr>
          <w:rFonts w:cs="Times New Roman" w:hAnsi="Times New Roman" w:ascii="Times New Roman"/>
          <w:sz w:val="24"/>
          <w:szCs w:val="24"/>
        </w:rPr>
        <w:t>63.528,21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13802">
        <w:rPr>
          <w:rFonts w:cs="Times New Roman" w:hAnsi="Times New Roman" w:ascii="Times New Roman"/>
          <w:sz w:val="24"/>
          <w:szCs w:val="24"/>
        </w:rPr>
        <w:t>Siniša Kramar iz Šibenika, Braće Polić 33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13802">
        <w:rPr>
          <w:rFonts w:cs="Times New Roman" w:hAnsi="Times New Roman" w:ascii="Times New Roman"/>
          <w:sz w:val="24"/>
          <w:szCs w:val="24"/>
        </w:rPr>
        <w:t>model 05, poziv na broj 221-87</w:t>
      </w:r>
      <w:r w:rsidR="000A68E4">
        <w:rPr>
          <w:rFonts w:cs="Times New Roman" w:hAnsi="Times New Roman" w:ascii="Times New Roman"/>
          <w:sz w:val="24"/>
          <w:szCs w:val="24"/>
        </w:rPr>
        <w:t>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13802">
        <w:rPr>
          <w:rFonts w:cs="Times New Roman" w:hAnsi="Times New Roman" w:ascii="Times New Roman"/>
          <w:sz w:val="24"/>
          <w:szCs w:val="24"/>
        </w:rPr>
        <w:t>Siniša Kramar iz Šibenika, Braće Polić 33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474" w:rsidP="00357C73" w:rsidR="00D02474">
      <w:pPr>
        <w:spacing w:lineRule="auto" w:line="240" w:after="0"/>
      </w:pPr>
      <w:r>
        <w:separator/>
      </w:r>
    </w:p>
  </w:endnote>
  <w:endnote w:id="0" w:type="continuationSeparator">
    <w:p w:rsidRDefault="00D02474" w:rsidP="00357C73" w:rsidR="00D024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474" w:rsidP="00357C73" w:rsidR="00D02474">
      <w:pPr>
        <w:spacing w:lineRule="auto" w:line="240" w:after="0"/>
      </w:pPr>
      <w:r>
        <w:separator/>
      </w:r>
    </w:p>
  </w:footnote>
  <w:footnote w:id="0" w:type="continuationSeparator">
    <w:p w:rsidRDefault="00D02474" w:rsidP="00357C73" w:rsidR="00D024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012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13802">
          <w:rPr>
            <w:rFonts w:cs="Times New Roman" w:hAnsi="Times New Roman" w:ascii="Times New Roman"/>
            <w:sz w:val="24"/>
            <w:szCs w:val="24"/>
          </w:rPr>
          <w:t>t-87</w:t>
        </w:r>
        <w:r w:rsidR="000A68E4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0DBF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0124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0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D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DB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D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D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0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D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DB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D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D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SOLARIUM ŠIBENIK  jednostavno društvo s ograničenom odgovornošću za trgovinu, ugostiteljstvo i turizam</izvorni_sadrzaj>
    <derivirana_varijabla naziv="DomainObject.Predmet.ProtustrankaFormated_1">  SOLARIUM ŠIBENIK  jednostavno društvo s ograničenom odgovornošću za trgovinu, ugostiteljstvo i turizam</derivirana_varijabla>
  </DomainObject.Predmet.ProtustrankaFormated>
  <DomainObject.Predmet.ProtustrankaFormatedOIB>
    <izvorni_sadrzaj>  SOLARIUM ŠIBENIK  jednostavno društvo s ograničenom odgovornošću za trgovinu, ugostiteljstvo i turizam, OIB 58060771503</izvorni_sadrzaj>
    <derivirana_varijabla naziv="DomainObject.Predmet.ProtustrankaFormatedOIB_1">  SOLARIUM ŠIBENIK  jednostavno društvo s ograničenom odgovornošću za trgovinu, ugostiteljstvo i turizam, OIB 58060771503</derivirana_varijabla>
  </DomainObject.Predmet.ProtustrankaFormatedOIB>
  <DomainObject.Predmet.ProtustrankaFormatedWithAdress>
    <izvorni_sadrzaj> SOLARIUM ŠIBENIK  jednostavno društvo s ograničenom odgovornošću za trgovinu, ugostiteljstvo i turizam, Braće Polić 33 , 22000 Šibenik</izvorni_sadrzaj>
    <derivirana_varijabla naziv="DomainObject.Predmet.ProtustrankaFormatedWithAdress_1"> SOLARIUM ŠIBENIK  jednostavno društvo s ograničenom odgovornošću za trgovinu, ugostiteljstvo i turizam, Braće Polić 33 , 22000 Šibenik</derivirana_varijabla>
  </DomainObject.Predmet.ProtustrankaFormatedWithAdress>
  <DomainObject.Predmet.ProtustrankaFormatedWithAdressOIB>
    <izvorni_sadrzaj> SOLARIUM ŠIBENIK  jednostavno društvo s ograničenom odgovornošću za trgovinu, ugostiteljstvo i turizam, OIB 58060771503, Braće Polić 33 , 22000 Šibenik</izvorni_sadrzaj>
    <derivirana_varijabla naziv="DomainObject.Predmet.ProtustrankaFormatedWithAdressOIB_1"> SOLARIUM ŠIBENIK  jednostavno društvo s ograničenom odgovornošću za trgovinu, ugostiteljstvo i turizam, OIB 58060771503, Braće Polić 33 , 22000 Šibenik</derivirana_varijabla>
  </DomainObject.Predmet.ProtustrankaFormatedWithAdressOIB>
  <DomainObject.Predmet.ProtustrankaWithAdress>
    <izvorni_sadrzaj>SOLARIUM ŠIBENIK  jednostavno društvo s ograničenom odgovornošću za trgovinu, ugostiteljstvo i turizam Braće Polić 33 , 22000 Šibenik</izvorni_sadrzaj>
    <derivirana_varijabla naziv="DomainObject.Predmet.ProtustrankaWithAdress_1">SOLARIUM ŠIBENIK  jednostavno društvo s ograničenom odgovornošću za trgovinu, ugostiteljstvo i turizam Braće Polić 33 , 22000 Šibenik</derivirana_varijabla>
  </DomainObject.Predmet.ProtustrankaWithAdress>
  <DomainObject.Predmet.ProtustrankaWithAdressOIB>
    <izvorni_sadrzaj>SOLARIUM ŠIBENIK  jednostavno društvo s ograničenom odgovornošću za trgovinu, ugostiteljstvo i turizam, OIB 58060771503, Braće Polić 33 , 22000 Šibenik</izvorni_sadrzaj>
    <derivirana_varijabla naziv="DomainObject.Predmet.ProtustrankaWithAdressOIB_1">SOLARIUM ŠIBENIK  jednostavno društvo s ograničenom odgovornošću za trgovinu, ugostiteljstvo i turizam, OIB 58060771503, Braće Polić 33 , 22000 Šibenik</derivirana_varijabla>
  </DomainObject.Predmet.ProtustrankaWithAdressOIB>
  <DomainObject.Predmet.ProtustrankaNazivFormated>
    <izvorni_sadrzaj>SOLARIUM ŠIBENIK  jednostavno društvo s ograničenom odgovornošću za trgovinu, ugostiteljstvo i turizam</izvorni_sadrzaj>
    <derivirana_varijabla naziv="DomainObject.Predmet.ProtustrankaNazivFormated_1">SOLARIUM ŠIBENIK  jednostavno društvo s ograničenom odgovornošću za trgovinu, ugostiteljstvo i turizam</derivirana_varijabla>
  </DomainObject.Predmet.ProtustrankaNazivFormated>
  <DomainObject.Predmet.ProtustrankaNazivFormatedOIB>
    <izvorni_sadrzaj>SOLARIUM ŠIBENIK  jednostavno društvo s ograničenom odgovornošću za trgovinu, ugostiteljstvo i turizam, OIB 58060771503</izvorni_sadrzaj>
    <derivirana_varijabla naziv="DomainObject.Predmet.ProtustrankaNazivFormatedOIB_1">SOLARIUM ŠIBENIK  jednostavno društvo s ograničenom odgovornošću za trgovinu, ugostiteljstvo i turizam, OIB 58060771503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SOLARIUM ŠIBENIK  jednostavno društvo s ograničenom odgovornošću za trgovinu, ugostiteljstvo i turizam</item>
    </izvorni_sadrzaj>
    <derivirana_varijabla naziv="DomainObject.Predmet.ProtuStrankaListFormated_1">
      <item>SOLARIUM ŠIBENIK  jednostavno društvo s ograničenom odgovornošću za trgovinu, ugostiteljstvo i turizam</item>
    </derivirana_varijabla>
  </DomainObject.Predmet.ProtuStrankaListFormated>
  <DomainObject.Predmet.ProtuStrankaListFormatedOIB>
    <izvorni_sadrzaj>
      <item>SOLARIUM ŠIBENIK  jednostavno društvo s ograničenom odgovornošću za trgovinu, ugostiteljstvo i turizam, OIB 58060771503</item>
    </izvorni_sadrzaj>
    <derivirana_varijabla naziv="DomainObject.Predmet.ProtuStrankaListFormatedOIB_1">
      <item>SOLARIUM ŠIBENIK  jednostavno društvo s ograničenom odgovornošću za trgovinu, ugostiteljstvo i turizam, OIB 58060771503</item>
    </derivirana_varijabla>
  </DomainObject.Predmet.ProtuStrankaListFormatedOIB>
  <DomainObject.Predmet.ProtuStrankaListFormatedWithAdress>
    <izvorni_sadrzaj>
      <item>SOLARIUM ŠIBENIK  jednostavno društvo s ograničenom odgovornošću za trgovinu, ugostiteljstvo i turizam, Braće Polić 33 , 22000 Šibenik</item>
    </izvorni_sadrzaj>
    <derivirana_varijabla naziv="DomainObject.Predmet.ProtuStrankaListFormatedWithAdress_1">
      <item>SOLARIUM ŠIBENIK  jednostavno društvo s ograničenom odgovornošću za trgovinu, ugostiteljstvo i turizam, Braće Polić 33 , 22000 Šibenik</item>
    </derivirana_varijabla>
  </DomainObject.Predmet.ProtuStrankaListFormatedWithAdress>
  <DomainObject.Predmet.ProtuStrankaListFormatedWithAdressOIB>
    <izvorni_sadrzaj>
      <item>SOLARIUM ŠIBENIK  jednostavno društvo s ograničenom odgovornošću za trgovinu, ugostiteljstvo i turizam, OIB 58060771503, Braće Polić 33 , 22000 Šibenik</item>
    </izvorni_sadrzaj>
    <derivirana_varijabla naziv="DomainObject.Predmet.ProtuStrankaListFormatedWithAdressOIB_1">
      <item>SOLARIUM ŠIBENIK  jednostavno društvo s ograničenom odgovornošću za trgovinu, ugostiteljstvo i turizam, OIB 58060771503, Braće Polić 33 , 22000 Šibenik</item>
    </derivirana_varijabla>
  </DomainObject.Predmet.ProtuStrankaListFormatedWithAdressOIB>
  <DomainObject.Predmet.ProtuStrankaListNazivFormated>
    <izvorni_sadrzaj>
      <item>SOLARIUM ŠIBENIK  jednostavno društvo s ograničenom odgovornošću za trgovinu, ugostiteljstvo i turizam</item>
    </izvorni_sadrzaj>
    <derivirana_varijabla naziv="DomainObject.Predmet.ProtuStrankaListNazivFormated_1">
      <item>SOLARIUM ŠIBENIK  jednostavno društvo s ograničenom odgovornošću za trgovinu, ugostiteljstvo i turizam</item>
    </derivirana_varijabla>
  </DomainObject.Predmet.ProtuStrankaListNazivFormated>
  <DomainObject.Predmet.ProtuStrankaListNazivFormatedOIB>
    <izvorni_sadrzaj>
      <item>SOLARIUM ŠIBENIK  jednostavno društvo s ograničenom odgovornošću za trgovinu, ugostiteljstvo i turizam, OIB 58060771503</item>
    </izvorni_sadrzaj>
    <derivirana_varijabla naziv="DomainObject.Predmet.ProtuStrankaListNazivFormatedOIB_1">
      <item>SOLARIUM ŠIBENIK  jednostavno društvo s ograničenom odgovornošću za trgovinu, ugostiteljstvo i turizam, OIB 58060771503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SOLARIUM ŠIBENIK  jednostavno društvo s ograničenom odgovornošću za trgovinu, ugostiteljstvo i turizam</izvorni_sadrzaj>
    <derivirana_varijabla naziv="DomainObject.Predmet.ProtustrankaIDrugi_1">SOLARIUM ŠIBENIK  jednostavno društvo s ograničenom odgovornošću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SOLARIUM ŠIBENIK  jednostavno društvo s ograničenom odgovornošću za trgovinu, ugostiteljstvo i turizam, OIB 58060771503, Braće Polić 33 , 22000 Šibenik</izvorni_sadrzaj>
    <derivirana_varijabla naziv="DomainObject.Predmet.ProtustrankaIDrugiAdressOIB_1">SOLARIUM ŠIBENIK  jednostavno društvo s ograničenom odgovornošću za trgovinu, ugostiteljstvo i turizam, OIB 58060771503, Braće Polić 33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SOLARIUM ŠIBENIK  jednostavno društvo s ograničenom odgovornošću za trgovinu, ugostiteljstvo i turizam</item>
    </izvorni_sadrzaj>
    <derivirana_varijabla naziv="DomainObject.Predmet.SudioniciListNaziv_1">
      <item>FINA - Podružnica Šibenik</item>
      <item>SOLARIUM ŠIBENIK  jednostavno društvo s ograničenom odgovornošću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SOLARIUM ŠIBENIK  jednostavno društvo s ograničenom odgovornošću za trgovinu, ugostiteljstvo i turizam, OIB 58060771503, Braće Polić 33 ,22000 Šibenik</item>
    </izvorni_sadrzaj>
    <derivirana_varijabla naziv="DomainObject.Predmet.SudioniciListAdressOIB_1">
      <item>FINA - Podružnica Šibenik, OIB 85821130368, Perivoj L. Marune 1,22000 Šibenik</item>
      <item>SOLARIUM ŠIBENIK  jednostavno društvo s ograničenom odgovornošću za trgovinu, ugostiteljstvo i turizam, OIB 58060771503, Braće Polić 33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58060771503</item>
    </izvorni_sadrzaj>
    <derivirana_varijabla naziv="DomainObject.Predmet.SudioniciListNazivOIB_1">
      <item>, OIB 85821130368</item>
      <item>, OIB 58060771503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2267</properties:Characters>
  <properties:Lines>71</properties:Lines>
  <properties:Paragraphs>19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2015-12-15T08:17:00Z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