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55"/>
      </w:tblGrid>
      <w:tr w:rsidRPr="00077693" w:rsidR="002C5D34" w:rsidTr="00751FC8">
        <w:trPr>
          <w:trHeight w:val="469"/>
        </w:trPr>
        <w:tc>
          <w:tcPr>
            <w:tcW w:w="2955" w:type="dxa"/>
          </w:tcPr>
          <w:p w:rsidRPr="00077693" w:rsidR="002C5D34" w:rsidP="00D407F5" w:rsidRDefault="002C5D34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T="0" distB="0" distL="0" distR="0">
                  <wp:extent cx="458516" cy="6120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_RH.png"/>
                          <pic:cNvPicPr/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16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077693" w:rsidR="002C5D34" w:rsidP="00D407F5" w:rsidRDefault="00751FC8">
            <w:pPr>
              <w:jc w:val="center"/>
            </w:pPr>
            <w:r w:rsidRPr="00077693">
              <w:t>REPUBLIKA HRVATSKA</w:t>
            </w:r>
          </w:p>
          <w:p w:rsidRPr="00077693" w:rsidR="002C5D34" w:rsidP="00D407F5" w:rsidRDefault="002C5D34">
            <w:pPr>
              <w:jc w:val="center"/>
            </w:pPr>
            <w:r w:rsidRPr="00077693">
              <w:t>Trgovački sud u Splitu</w:t>
            </w:r>
          </w:p>
          <w:p w:rsidRPr="00077693" w:rsidR="002C5D34" w:rsidP="00D407F5" w:rsidRDefault="002C5D34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:rsidRPr="00077693" w:rsidR="002C5D34" w:rsidP="002C5D34" w:rsidRDefault="002C5D34" w14:paraId="a513c59" w14:textId="a513c59">
      <w:pPr>
        <w:jc w:val="right"/>
        <w15:collapsed w:val="false"/>
      </w:pPr>
      <w:r w:rsidRPr="00077693">
        <w:t>Poslovni broj: 4. St-</w:t>
      </w:r>
      <w:r w:rsidR="00751FC8">
        <w:t>254/2019-21</w:t>
      </w:r>
    </w:p>
    <w:p w:rsidRPr="001536D6" w:rsidR="00C12105" w:rsidP="00C12105" w:rsidRDefault="00C12105">
      <w:r w:rsidRPr="001536D6">
        <w:t xml:space="preserve">                           </w:t>
      </w:r>
    </w:p>
    <w:p w:rsidRPr="001536D6" w:rsidR="005F0D18" w:rsidP="00C12105" w:rsidRDefault="005F0D18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Pr="001536D6" w:rsidR="00C12105" w:rsidP="005F0D18" w:rsidRDefault="003203D7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Pr="001536D6" w:rsidR="00C12105" w:rsidP="00E74386" w:rsidRDefault="00C12105">
      <w:pPr>
        <w:jc w:val="both"/>
      </w:pPr>
    </w:p>
    <w:p w:rsidR="00751FC8" w:rsidP="00751FC8" w:rsidRDefault="00751FC8">
      <w:pPr>
        <w:ind w:firstLine="708"/>
        <w:jc w:val="both"/>
      </w:pPr>
      <w:r>
        <w:t xml:space="preserve">Trgovački sud u Splitu, po stečajnom sucu tog suda Katarini Mikulić,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Pr="00140F3C">
        <w:t>MRIŽA RIBARSKA d.o.o.</w:t>
      </w:r>
      <w:r>
        <w:t xml:space="preserve">, </w:t>
      </w:r>
      <w:proofErr w:type="spellStart"/>
      <w:r w:rsidRPr="00140F3C">
        <w:t>Trumbićeva</w:t>
      </w:r>
      <w:proofErr w:type="spellEnd"/>
      <w:r w:rsidRPr="00140F3C">
        <w:t xml:space="preserve"> obala 13</w:t>
      </w:r>
      <w:r>
        <w:t xml:space="preserve">, Split, OIB: </w:t>
      </w:r>
      <w:r w:rsidRPr="00140F3C">
        <w:t>95866467543</w:t>
      </w:r>
      <w:r>
        <w:t xml:space="preserve">, </w:t>
      </w:r>
      <w:r w:rsidR="005A7AE8">
        <w:t>13</w:t>
      </w:r>
      <w:r>
        <w:t xml:space="preserve">. studenog 2019. </w:t>
      </w:r>
    </w:p>
    <w:p w:rsidRPr="001536D6" w:rsidR="004D4E07" w:rsidP="004D4E07" w:rsidRDefault="004D4E07">
      <w:pPr>
        <w:ind w:firstLine="708"/>
        <w:jc w:val="both"/>
      </w:pPr>
    </w:p>
    <w:p w:rsidRPr="001536D6" w:rsidR="00C12105" w:rsidP="00C12105" w:rsidRDefault="003203D7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Pr="001536D6" w:rsidR="00C12105" w:rsidP="00E74386" w:rsidRDefault="00C12105">
      <w:pPr>
        <w:jc w:val="both"/>
        <w:rPr>
          <w:bCs/>
        </w:rPr>
      </w:pPr>
    </w:p>
    <w:p w:rsidR="00817957" w:rsidP="006C489E" w:rsidRDefault="002C5D34">
      <w:pPr>
        <w:ind w:firstLine="708"/>
        <w:jc w:val="both"/>
      </w:pPr>
      <w:r>
        <w:t xml:space="preserve">Zbog </w:t>
      </w:r>
      <w:r w:rsidR="00FE033A">
        <w:t>odsutnosti stečajne sutkinje</w:t>
      </w:r>
      <w:r>
        <w:t xml:space="preserve"> </w:t>
      </w:r>
      <w:r w:rsidR="00FE033A">
        <w:t>ročište</w:t>
      </w:r>
      <w:r w:rsidR="00817957">
        <w:t xml:space="preserve"> određen</w:t>
      </w:r>
      <w:r w:rsidR="00FE033A">
        <w:t>o</w:t>
      </w:r>
      <w:r w:rsidR="00817957">
        <w:t xml:space="preserve"> za dan </w:t>
      </w:r>
      <w:r w:rsidR="00751FC8">
        <w:t>15. studenog 2019</w:t>
      </w:r>
      <w:r w:rsidR="00817957">
        <w:t>. s početkom u 09:</w:t>
      </w:r>
      <w:r w:rsidR="00751FC8">
        <w:t>00</w:t>
      </w:r>
      <w:r w:rsidR="00FE033A">
        <w:t xml:space="preserve"> sati se odgađa</w:t>
      </w:r>
      <w:r w:rsidR="00817957">
        <w:t>, a slijedeć</w:t>
      </w:r>
      <w:r w:rsidR="00FE033A">
        <w:t>e</w:t>
      </w:r>
      <w:r w:rsidR="00817957">
        <w:t xml:space="preserve"> će biti određeno naknadno pisanim putem. </w:t>
      </w:r>
    </w:p>
    <w:p w:rsidR="00955F32" w:rsidP="00817957" w:rsidRDefault="00955F32"/>
    <w:p w:rsidRPr="001536D6" w:rsidR="00C12105" w:rsidP="00955F32" w:rsidRDefault="00C12105">
      <w:pPr>
        <w:jc w:val="center"/>
      </w:pPr>
      <w:r w:rsidRPr="001536D6">
        <w:t>U Splitu</w:t>
      </w:r>
      <w:r w:rsidR="00751FC8">
        <w:t xml:space="preserve"> </w:t>
      </w:r>
      <w:r w:rsidR="005A7AE8">
        <w:t>13</w:t>
      </w:r>
      <w:r w:rsidR="00751FC8">
        <w:t xml:space="preserve">. studenog 2019. </w:t>
      </w:r>
    </w:p>
    <w:p w:rsidRPr="001536D6" w:rsidR="00C12105" w:rsidP="00C12105" w:rsidRDefault="00C12105">
      <w:pPr>
        <w:tabs>
          <w:tab w:val="left" w:pos="6949"/>
        </w:tabs>
      </w:pPr>
    </w:p>
    <w:p w:rsidR="00C12105" w:rsidP="005F0D18" w:rsidRDefault="005F0D18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="00021299" w:rsidP="005F0D18" w:rsidRDefault="00021299">
      <w:pPr>
        <w:ind w:left="6372"/>
        <w:jc w:val="center"/>
        <w:rPr>
          <w:bCs/>
        </w:rPr>
      </w:pPr>
    </w:p>
    <w:p w:rsidRPr="001536D6" w:rsidR="00021299" w:rsidP="005F0D18" w:rsidRDefault="00021299">
      <w:pPr>
        <w:ind w:left="6372"/>
        <w:jc w:val="center"/>
        <w:rPr>
          <w:bCs/>
        </w:rPr>
      </w:pPr>
    </w:p>
    <w:p w:rsidRPr="001536D6" w:rsidR="00E74386" w:rsidP="00E74386" w:rsidRDefault="00021299">
      <w:pPr>
        <w:jc w:val="right"/>
      </w:pPr>
      <w:r>
        <w:rPr>
          <w:bCs/>
        </w:rPr>
        <w:t>Katarina Mikulić</w:t>
      </w:r>
    </w:p>
    <w:p w:rsidRPr="001536D6" w:rsidR="00622E57" w:rsidP="00C12105" w:rsidRDefault="00622E57">
      <w:pPr>
        <w:jc w:val="both"/>
        <w:rPr>
          <w:bCs/>
        </w:rPr>
      </w:pPr>
    </w:p>
    <w:p w:rsidRPr="001536D6" w:rsidR="00C12105" w:rsidP="00C12105" w:rsidRDefault="0015753C">
      <w:pPr>
        <w:jc w:val="both"/>
        <w:rPr>
          <w:bCs/>
        </w:rPr>
      </w:pPr>
      <w:r w:rsidRPr="001536D6">
        <w:rPr>
          <w:bCs/>
        </w:rPr>
        <w:t>Pouka o pravnom lijeku</w:t>
      </w:r>
      <w:r w:rsidRPr="001536D6" w:rsidR="00C12105">
        <w:rPr>
          <w:bCs/>
        </w:rPr>
        <w:t>:</w:t>
      </w:r>
    </w:p>
    <w:p w:rsidRPr="001536D6" w:rsidR="00C12105" w:rsidP="00C12105" w:rsidRDefault="00C656DE">
      <w:pPr>
        <w:jc w:val="both"/>
      </w:pPr>
      <w:r>
        <w:t xml:space="preserve">Protiv ovog </w:t>
      </w:r>
      <w:r w:rsidR="003203D7">
        <w:t>zaključka</w:t>
      </w:r>
      <w:r w:rsidRPr="001536D6" w:rsidR="00C12105">
        <w:t xml:space="preserve"> nije dopuštena žalb</w:t>
      </w:r>
      <w:r w:rsidRPr="00C656DE" w:rsidR="00C12105">
        <w:t>a</w:t>
      </w:r>
      <w:r>
        <w:t>.</w:t>
      </w:r>
    </w:p>
    <w:p w:rsidR="00751FC8" w:rsidP="00751FC8" w:rsidRDefault="00751FC8"/>
    <w:p w:rsidR="00751FC8" w:rsidP="00751FC8" w:rsidRDefault="00751FC8">
      <w:r>
        <w:t>DNA:</w:t>
      </w:r>
    </w:p>
    <w:p w:rsidR="00751FC8" w:rsidP="00751FC8" w:rsidRDefault="00751FC8">
      <w:r>
        <w:t xml:space="preserve">- </w:t>
      </w:r>
      <w:r w:rsidRPr="00C00F02">
        <w:t xml:space="preserve">MRIŽA RIBARSKA d.o.o., </w:t>
      </w:r>
      <w:proofErr w:type="spellStart"/>
      <w:r w:rsidRPr="00C00F02">
        <w:t>Trumbićeva</w:t>
      </w:r>
      <w:proofErr w:type="spellEnd"/>
      <w:r w:rsidRPr="00C00F02">
        <w:t xml:space="preserve"> obala 13, Split</w:t>
      </w:r>
    </w:p>
    <w:p w:rsidR="00751FC8" w:rsidP="00751FC8" w:rsidRDefault="00751FC8">
      <w:r>
        <w:t xml:space="preserve">- </w:t>
      </w:r>
      <w:r w:rsidRPr="00C00F02">
        <w:t xml:space="preserve">Damir Vuković, Split, Vrh </w:t>
      </w:r>
      <w:proofErr w:type="spellStart"/>
      <w:r w:rsidRPr="00C00F02">
        <w:t>Kmana</w:t>
      </w:r>
      <w:proofErr w:type="spellEnd"/>
      <w:r w:rsidRPr="00C00F02">
        <w:t xml:space="preserve"> 6</w:t>
      </w:r>
    </w:p>
    <w:p w:rsidR="00751FC8" w:rsidP="00751FC8" w:rsidRDefault="00751FC8">
      <w:r>
        <w:t xml:space="preserve">- FINA SPLIT </w:t>
      </w:r>
    </w:p>
    <w:p w:rsidR="00751FC8" w:rsidP="00751FC8" w:rsidRDefault="00751FC8">
      <w:r>
        <w:t xml:space="preserve">- mrežna stranica e-Oglasna ploča sudova </w:t>
      </w:r>
    </w:p>
    <w:p w:rsidR="00751FC8" w:rsidP="00751FC8" w:rsidRDefault="00751FC8">
      <w:r>
        <w:t>- u spis</w:t>
      </w:r>
    </w:p>
    <w:p w:rsidRPr="001536D6" w:rsidR="00AC7EDC" w:rsidRDefault="00AC7EDC"/>
    <w:sectPr w:rsidRPr="001536D6" w:rsidR="00AC7EDC" w:rsidSect="005F0D18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344E" w:rsidRDefault="00D0344E">
      <w:r>
        <w:separator/>
      </w:r>
    </w:p>
  </w:endnote>
  <w:endnote w:type="continuationSeparator" w:id="0">
    <w:p w:rsidR="00D0344E" w:rsidRDefault="00D034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344E" w:rsidRDefault="00D0344E">
      <w:r>
        <w:separator/>
      </w:r>
    </w:p>
  </w:footnote>
  <w:footnote w:type="continuationSeparator" w:id="0">
    <w:p w:rsidR="00D0344E" w:rsidRDefault="00D034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3EBE" w:rsidR="00E74386" w:rsidP="00E74386" w:rsidRDefault="00E74386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ilvl="0" w:tplc="BE7AD658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D9C2B2A"/>
    <w:multiLevelType w:val="hybridMultilevel"/>
    <w:tmpl w:val="FA227F46"/>
    <w:lvl w:ilvl="0" w:tplc="68CEFF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5717E4"/>
    <w:multiLevelType w:val="hybridMultilevel"/>
    <w:tmpl w:val="9F1C7C58"/>
    <w:lvl w:ilvl="0" w:tplc="67940B8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D660CBB"/>
    <w:multiLevelType w:val="hybridMultilevel"/>
    <w:tmpl w:val="C7F81A82"/>
    <w:lvl w:ilvl="0" w:tplc="A9EC596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F216542"/>
    <w:multiLevelType w:val="hybridMultilevel"/>
    <w:tmpl w:val="2FE0FEA2"/>
    <w:lvl w:ilvl="0" w:tplc="BF2EFD8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701597A"/>
    <w:multiLevelType w:val="hybridMultilevel"/>
    <w:tmpl w:val="0E949D50"/>
    <w:lvl w:ilvl="0" w:tplc="27DC6766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0FB1702"/>
    <w:multiLevelType w:val="hybridMultilevel"/>
    <w:tmpl w:val="B5645C7A"/>
    <w:lvl w:ilvl="0" w:tplc="6478D02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20FA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A7AE8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51FC8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906A1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  <w:rsid w:val="00F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12105"/>
    <w:rPr>
      <w:sz w:val="24"/>
      <w:szCs w:val="24"/>
    </w:rPr>
  </w:style>
  <w:style w:type="paragraph" w:styleId="Naslov1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C12105"/>
    <w:pPr>
      <w:jc w:val="both"/>
    </w:pPr>
  </w:style>
  <w:style w:type="paragraph" w:styleId="Zaglavlje">
    <w:name w:val="header"/>
    <w:basedOn w:val="Normal"/>
    <w:link w:val="ZaglavljeChar"/>
    <w:rsid w:val="00E7438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E74386"/>
    <w:rPr>
      <w:sz w:val="24"/>
      <w:szCs w:val="24"/>
    </w:rPr>
  </w:style>
  <w:style w:type="paragraph" w:styleId="Podnoje">
    <w:name w:val="footer"/>
    <w:basedOn w:val="Normal"/>
    <w:link w:val="PodnojeChar"/>
    <w:rsid w:val="00E743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E74386"/>
    <w:rPr>
      <w:sz w:val="24"/>
      <w:szCs w:val="24"/>
    </w:rPr>
  </w:style>
  <w:style w:type="paragraph" w:styleId="Uvuenotijeloteksta">
    <w:name w:val="Body Text Indent"/>
    <w:basedOn w:val="Normal"/>
    <w:link w:val="UvuenotijelotekstaChar"/>
    <w:rsid w:val="001536D6"/>
    <w:pPr>
      <w:spacing w:after="120"/>
      <w:ind w:left="283"/>
    </w:pPr>
  </w:style>
  <w:style w:type="character" w:styleId="UvuenotijelotekstaChar" w:customStyle="true">
    <w:name w:val="Uvučeno tijelo teksta Char"/>
    <w:link w:val="Uvuenotijeloteksta"/>
    <w:rsid w:val="001536D6"/>
    <w:rPr>
      <w:sz w:val="24"/>
      <w:szCs w:val="24"/>
    </w:rPr>
  </w:style>
  <w:style w:type="paragraph" w:styleId="Tekstbalonia">
    <w:name w:val="Balloon Text"/>
    <w:basedOn w:val="Normal"/>
    <w:link w:val="TekstbaloniaChar"/>
    <w:rsid w:val="0018740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8740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203D7"/>
    <w:pPr>
      <w:ind w:left="720"/>
      <w:contextualSpacing/>
    </w:pPr>
  </w:style>
  <w:style w:type="paragraph" w:styleId="Bezproreda">
    <w:name w:val="No Spacing"/>
    <w:uiPriority w:val="1"/>
    <w:qFormat/>
    <w:rsid w:val="00F90EB9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2C5D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06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06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06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06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06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0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studenog 2019.</izvorni_sadrzaj>
    <derivirana_varijabla naziv="DomainObject.DatumDonosenjaOdluke_1">13.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2019.</izvorni_sadrzaj>
    <derivirana_varijabla naziv="DomainObject.Predmet.DatumOsnivanja_1">23.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St-254/2019</izvorni_sadrzaj>
    <derivirana_varijabla naziv="DomainObject.Predmet.OznakaBroj_1">St-254/2019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MRIŽA RIBARSKA d.o.o. za trgovinu, ugostiteljstvo, turizam i proizvodnju ribolovnih alata i opreme</izvorni_sadrzaj>
    <derivirana_varijabla naziv="DomainObject.Predmet.ProtustrankaFormated_1">  MRIŽA RIBARSKA d.o.o. za trgovinu, ugostiteljstvo, turizam i proizvodnju ribolovnih alata i opreme</derivirana_varijabla>
  </DomainObject.Predmet.ProtustrankaFormated>
  <DomainObject.Predmet.ProtustrankaFormatedOIB>
    <izvorni_sadrzaj>  MRIŽA RIBARSKA d.o.o. za trgovinu, ugostiteljstvo, turizam i proizvodnju ribolovnih alata i opreme, OIB 95866467543</izvorni_sadrzaj>
    <derivirana_varijabla naziv="DomainObject.Predmet.ProtustrankaFormatedOIB_1">  MRIŽA RIBARSKA d.o.o. za trgovinu, ugostiteljstvo, turizam i proizvodnju ribolovnih alata i opreme, OIB 95866467543</derivirana_varijabla>
  </DomainObject.Predmet.ProtustrankaFormatedOIB>
  <DomainObject.Predmet.ProtustrankaFormatedWithAdress>
    <izvorni_sadrzaj> MRIŽA RIBARSKA d.o.o. za trgovinu, ugostiteljstvo, turizam i proizvodnju ribolovnih alata i opreme, Trumbićeva obala 13, 21000 Split</izvorni_sadrzaj>
    <derivirana_varijabla naziv="DomainObject.Predmet.ProtustrankaFormatedWithAdress_1"> MRIŽA RIBARSKA d.o.o. za trgovinu, ugostiteljstvo, turizam i proizvodnju ribolovnih alata i opreme, Trumbićeva obala 13, 21000 Split</derivirana_varijabla>
  </DomainObject.Predmet.ProtustrankaFormatedWithAdress>
  <DomainObject.Predmet.ProtustrankaFormatedWithAdressOIB>
    <izvorni_sadrzaj> MRIŽA RIBARSKA d.o.o. za trgovinu, ugostiteljstvo, turizam i proizvodnju ribolovnih alata i opreme, OIB 95866467543, Trumbićeva obala 13, 21000 Split</izvorni_sadrzaj>
    <derivirana_varijabla naziv="DomainObject.Predmet.ProtustrankaFormatedWithAdressOIB_1"> MRIŽA RIBARSKA d.o.o. za trgovinu, ugostiteljstvo, turizam i proizvodnju ribolovnih alata i opreme, OIB 95866467543, Trumbićeva obala 13, 21000 Split</derivirana_varijabla>
  </DomainObject.Predmet.ProtustrankaFormatedWithAdressOIB>
  <DomainObject.Predmet.ProtustrankaWithAdress>
    <izvorni_sadrzaj>MRIŽA RIBARSKA d.o.o. za trgovinu, ugostiteljstvo, turizam i proizvodnju ribolovnih alata i opreme Trumbićeva obala 13, 21000 Split</izvorni_sadrzaj>
    <derivirana_varijabla naziv="DomainObject.Predmet.ProtustrankaWithAdress_1">MRIŽA RIBARSKA d.o.o. za trgovinu, ugostiteljstvo, turizam i proizvodnju ribolovnih alata i opreme Trumbićeva obala 13, 21000 Split</derivirana_varijabla>
  </DomainObject.Predmet.ProtustrankaWithAdress>
  <DomainObject.Predmet.ProtustrankaWithAdressOIB>
    <izvorni_sadrzaj>MRIŽA RIBARSKA d.o.o. za trgovinu, ugostiteljstvo, turizam i proizvodnju ribolovnih alata i opreme, OIB 95866467543, Trumbićeva obala 13, 21000 Split</izvorni_sadrzaj>
    <derivirana_varijabla naziv="DomainObject.Predmet.ProtustrankaWithAdressOIB_1">MRIŽA RIBARSKA d.o.o. za trgovinu, ugostiteljstvo, turizam i proizvodnju ribolovnih alata i opreme, OIB 95866467543, Trumbićeva obala 13, 21000 Split</derivirana_varijabla>
  </DomainObject.Predmet.ProtustrankaWithAdressOIB>
  <DomainObject.Predmet.ProtustrankaNazivFormated>
    <izvorni_sadrzaj>MRIŽA RIBARSKA d.o.o. za trgovinu, ugostiteljstvo, turizam i proizvodnju ribolovnih alata i opreme</izvorni_sadrzaj>
    <derivirana_varijabla naziv="DomainObject.Predmet.ProtustrankaNazivFormated_1">MRIŽA RIBARSKA d.o.o. za trgovinu, ugostiteljstvo, turizam i proizvodnju ribolovnih alata i opreme</derivirana_varijabla>
  </DomainObject.Predmet.ProtustrankaNazivFormated>
  <DomainObject.Predmet.ProtustrankaNazivFormatedOIB>
    <izvorni_sadrzaj>MRIŽA RIBARSKA d.o.o. za trgovinu, ugostiteljstvo, turizam i proizvodnju ribolovnih alata i opreme, OIB 95866467543</izvorni_sadrzaj>
    <derivirana_varijabla naziv="DomainObject.Predmet.ProtustrankaNazivFormatedOIB_1">MRIŽA RIBARSKA d.o.o. za trgovinu, ugostiteljstvo, turizam i proizvodnju ribolovnih alata i opreme, OIB 95866467543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103674.74</izvorni_sadrzaj>
    <derivirana_varijabla naziv="DomainObject.Predmet.TrenutnaVrijednost_1">103674.74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MRIŽA RIBARSKA d.o.o. za trgovinu, ugostiteljstvo, turizam i proizvodnju ribolovnih alata i opreme</item>
    </izvorni_sadrzaj>
    <derivirana_varijabla naziv="DomainObject.Predmet.ProtuStrankaListFormated_1">
      <item>MRIŽA RIBARSKA d.o.o. za trgovinu, ugostiteljstvo, turizam i proizvodnju ribolovnih alata i opreme</item>
    </derivirana_varijabla>
  </DomainObject.Predmet.ProtuStrankaListFormated>
  <DomainObject.Predmet.ProtuStrankaListFormatedOIB>
    <izvorni_sadrzaj>
      <item>MRIŽA RIBARSKA d.o.o. za trgovinu, ugostiteljstvo, turizam i proizvodnju ribolovnih alata i opreme, OIB 95866467543</item>
    </izvorni_sadrzaj>
    <derivirana_varijabla naziv="DomainObject.Predmet.ProtuStrankaListFormatedOIB_1">
      <item>MRIŽA RIBARSKA d.o.o. za trgovinu, ugostiteljstvo, turizam i proizvodnju ribolovnih alata i opreme, OIB 95866467543</item>
    </derivirana_varijabla>
  </DomainObject.Predmet.ProtuStrankaListFormatedOIB>
  <DomainObject.Predmet.ProtuStrankaListFormatedWithAdress>
    <izvorni_sadrzaj>
      <item>MRIŽA RIBARSKA d.o.o. za trgovinu, ugostiteljstvo, turizam i proizvodnju ribolovnih alata i opreme, Trumbićeva obala 13, 21000 Split</item>
    </izvorni_sadrzaj>
    <derivirana_varijabla naziv="DomainObject.Predmet.ProtuStrankaListFormatedWithAdress_1">
      <item>MRIŽA RIBARSKA d.o.o. za trgovinu, ugostiteljstvo, turizam i proizvodnju ribolovnih alata i opreme, Trumbićeva obala 13, 21000 Split</item>
    </derivirana_varijabla>
  </DomainObject.Predmet.ProtuStrankaListFormatedWithAdress>
  <DomainObject.Predmet.ProtuStrankaListFormatedWithAdressOIB>
    <izvorni_sadrzaj>
      <item>MRIŽA RIBARSKA d.o.o. za trgovinu, ugostiteljstvo, turizam i proizvodnju ribolovnih alata i opreme, OIB 95866467543, Trumbićeva obala 13, 21000 Split</item>
    </izvorni_sadrzaj>
    <derivirana_varijabla naziv="DomainObject.Predmet.ProtuStrankaListFormatedWithAdressOIB_1">
      <item>MRIŽA RIBARSKA d.o.o. za trgovinu, ugostiteljstvo, turizam i proizvodnju ribolovnih alata i opreme, OIB 95866467543, Trumbićeva obala 13, 21000 Split</item>
    </derivirana_varijabla>
  </DomainObject.Predmet.ProtuStrankaListFormatedWithAdressOIB>
  <DomainObject.Predmet.ProtuStrankaListNazivFormated>
    <izvorni_sadrzaj>
      <item>MRIŽA RIBARSKA d.o.o. za trgovinu, ugostiteljstvo, turizam i proizvodnju ribolovnih alata i opreme</item>
    </izvorni_sadrzaj>
    <derivirana_varijabla naziv="DomainObject.Predmet.ProtuStrankaListNazivFormated_1">
      <item>MRIŽA RIBARSKA d.o.o. za trgovinu, ugostiteljstvo, turizam i proizvodnju ribolovnih alata i opreme</item>
    </derivirana_varijabla>
  </DomainObject.Predmet.ProtuStrankaListNazivFormated>
  <DomainObject.Predmet.ProtuStrankaListNazivFormatedOIB>
    <izvorni_sadrzaj>
      <item>MRIŽA RIBARSKA d.o.o. za trgovinu, ugostiteljstvo, turizam i proizvodnju ribolovnih alata i opreme, OIB 95866467543</item>
    </izvorni_sadrzaj>
    <derivirana_varijabla naziv="DomainObject.Predmet.ProtuStrankaListNazivFormatedOIB_1">
      <item>MRIŽA RIBARSKA d.o.o. za trgovinu, ugostiteljstvo, turizam i proizvodnju ribolovnih alata i opreme, OIB 95866467543</item>
    </derivirana_varijabla>
  </DomainObject.Predmet.ProtuStrankaListNazivFormatedOIB>
  <DomainObject.Predmet.OstaliListFormated>
    <izvorni_sadrzaj>
      <item>Damir Vuković</item>
    </izvorni_sadrzaj>
    <derivirana_varijabla naziv="DomainObject.Predmet.OstaliListFormated_1">
      <item>Damir Vuković</item>
    </derivirana_varijabla>
  </DomainObject.Predmet.OstaliListFormated>
  <DomainObject.Predmet.OstaliListFormatedOIB>
    <izvorni_sadrzaj>
      <item>Damir Vuković, OIB 52672625584</item>
    </izvorni_sadrzaj>
    <derivirana_varijabla naziv="DomainObject.Predmet.OstaliListFormatedOIB_1">
      <item>Damir Vuković, OIB 52672625584</item>
    </derivirana_varijabla>
  </DomainObject.Predmet.OstaliListFormatedOIB>
  <DomainObject.Predmet.OstaliListFormatedWithAdress>
    <izvorni_sadrzaj>
      <item>Damir Vuković, Vrh Kmana 6, 21000 Split</item>
    </izvorni_sadrzaj>
    <derivirana_varijabla naziv="DomainObject.Predmet.OstaliListFormatedWithAdress_1">
      <item>Damir Vuković, Vrh Kmana 6, 21000 Split</item>
    </derivirana_varijabla>
  </DomainObject.Predmet.OstaliListFormatedWithAdress>
  <DomainObject.Predmet.OstaliListFormatedWithAdressOIB>
    <izvorni_sadrzaj>
      <item>Damir Vuković, OIB 52672625584, Vrh Kmana 6, 21000 Split</item>
    </izvorni_sadrzaj>
    <derivirana_varijabla naziv="DomainObject.Predmet.OstaliListFormatedWithAdressOIB_1">
      <item>Damir Vuković, OIB 52672625584, Vrh Kmana 6, 21000 Split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52672625584</item>
    </izvorni_sadrzaj>
    <derivirana_varijabla naziv="DomainObject.Predmet.OstaliListNazivFormatedOIB_1">
      <item>Damir Vuković, OIB 52672625584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studenog 2019.</izvorni_sadrzaj>
    <derivirana_varijabla naziv="DomainObject.Datum_1">13.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MRIŽA RIBARSKA d.o.o. za trgovinu, ugostiteljstvo, turizam i proizvodnju ribolovnih alata i opreme</izvorni_sadrzaj>
    <derivirana_varijabla naziv="DomainObject.Predmet.ProtustrankaIDrugi_1">MRIŽA RIBARSKA d.o.o. za trgovinu, ugostiteljstvo, turizam i proizvodnju ribolovnih alata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MRIŽA RIBARSKA d.o.o. za trgovinu, ugostiteljstvo, turizam i proizvodnju ribolovnih alata i opreme, OIB 95866467543, Trumbićeva obala 13, 21000 Split</izvorni_sadrzaj>
    <derivirana_varijabla naziv="DomainObject.Predmet.ProtustrankaIDrugiAdressOIB_1">MRIŽA RIBARSKA d.o.o. za trgovinu, ugostiteljstvo, turizam i proizvodnju ribolovnih alata i opreme, OIB 95866467543, Trumbićeva obala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MRIŽA RIBARSKA d.o.o. za trgovinu, ugostiteljstvo, turizam i proizvodnju ribolovnih alata i opreme</item>
      <item>FINANCIJSKA AGENCIJA, RC SPLIT</item>
      <item>Damir Vuković</item>
    </izvorni_sadrzaj>
    <derivirana_varijabla naziv="DomainObject.Predmet.SudioniciListNaziv_1">
      <item>MRIŽA RIBARSKA d.o.o. za trgovinu, ugostiteljstvo, turizam i proizvodnju ribolovnih alata i opreme</item>
      <item>FINANCIJSKA AGENCIJA, RC SPLIT</item>
      <item>Damir Vuković</item>
    </derivirana_varijabla>
  </DomainObject.Predmet.SudioniciListNaziv>
  <DomainObject.Predmet.SudioniciListAdressOIB>
    <izvorni_sadrzaj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izvorni_sadrzaj>
    <derivirana_varijabla naziv="DomainObject.Predmet.SudioniciListAdressOIB_1">
      <item>MRIŽA RIBARSKA d.o.o. za trgovinu, ugostiteljstvo, turizam i proizvodnju ribolovnih alata i opreme, OIB 95866467543, Trumbićeva obala 13,21000 Split</item>
      <item>FINANCIJSKA AGENCIJA, RC SPLIT, OIB 85821130368, Mažuranićevo šetalište 24 b,21000 Split</item>
      <item>Damir Vuković, OIB 52672625584, Vrh Kmana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95866467543</item>
      <item>, OIB 85821130368</item>
      <item>, OIB 52672625584</item>
    </izvorni_sadrzaj>
    <derivirana_varijabla naziv="DomainObject.Predmet.SudioniciListNazivOIB_1">
      <item>, OIB 95866467543</item>
      <item>, OIB 85821130368</item>
      <item>, OIB 52672625584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St-254/2019-7</izvorni_sadrzaj>
    <derivirana_varijabla naziv="DomainObject.PredzadnjaOdlukaIzPredmeta.Oznaka_1">St-254/2019-7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2019.</izvorni_sadrzaj>
    <derivirana_varijabla naziv="DomainObject.Predmet.DatumPocetkaProcesa_1">22.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168</properties:Words>
  <properties:Characters>793</properties:Characters>
  <properties:Lines>36</properties:Lines>
  <properties:Paragraphs>20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2019-11-13T06:51:00Z</cp:lastPrinted>
  <dcterms:modified xmlns:xsi="http://www.w3.org/2001/XMLSchema-instance" xsi:type="dcterms:W3CDTF">2019-11-13T06:53:00Z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