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8c5f7" w14:paraId="e08c5f7"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3B08AF">
        <w:rPr>
          <w:rFonts w:hAnsi="Times New Roman" w:ascii="Times New Roman"/>
        </w:rPr>
        <w:t>5447</w:t>
      </w:r>
      <w:r w:rsidR="00793C9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793C9F" w:rsidP="00793C9F" w:rsidR="00793C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w:t>
      </w:r>
      <w:r>
        <w:rPr>
          <w:rFonts w:hAnsi="Times New Roman" w:ascii="Times New Roman"/>
        </w:rPr>
        <w:t xml:space="preserve"> </w:t>
      </w:r>
      <w:r w:rsidR="003B08AF">
        <w:rPr>
          <w:rFonts w:hAnsi="Times New Roman" w:ascii="Times New Roman"/>
        </w:rPr>
        <w:t>ŠOKADIJA ZAGREB DRUŠTVO ZA PROMICANJE HRVATSKE KULTURE I BAŠTINE, Zagreb, Trnjanska cesta 5 c, OIB:</w:t>
      </w:r>
      <w:r w:rsidR="003B08AF">
        <w:t xml:space="preserve"> </w:t>
      </w:r>
      <w:r w:rsidR="003B08AF">
        <w:rPr>
          <w:rFonts w:hAnsi="Times New Roman" w:ascii="Times New Roman"/>
        </w:rPr>
        <w:t>06920238735</w:t>
      </w:r>
      <w:r>
        <w:rPr>
          <w:rFonts w:hAnsi="Times New Roman" w:ascii="Times New Roman"/>
        </w:rPr>
        <w:t>,</w:t>
      </w:r>
      <w:r w:rsidRPr="008D3E9F">
        <w:rPr>
          <w:rFonts w:hAnsi="Times New Roman" w:ascii="Times New Roman"/>
        </w:rPr>
        <w:t xml:space="preserve">  </w:t>
      </w:r>
      <w:r w:rsidR="003B08AF">
        <w:rPr>
          <w:rFonts w:hAnsi="Times New Roman" w:ascii="Times New Roman"/>
        </w:rPr>
        <w:t>21</w:t>
      </w:r>
      <w:r>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3B08AF">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3B08AF">
        <w:rPr>
          <w:rFonts w:hAnsi="Times New Roman" w:ascii="Times New Roman"/>
        </w:rPr>
        <w:t>Dejan Kos</w:t>
      </w:r>
      <w:r w:rsidR="00EC324D">
        <w:rPr>
          <w:rFonts w:hAnsi="Times New Roman" w:ascii="Times New Roman"/>
        </w:rPr>
        <w:t>,</w:t>
      </w:r>
      <w:r w:rsidR="00F06ABA">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3B08AF">
        <w:rPr>
          <w:rFonts w:hAnsi="Times New Roman" w:ascii="Times New Roman"/>
        </w:rPr>
        <w:t>21</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6B0203" w:rsidR="003F193D" w:rsidRPr="00274586">
      <w:pPr>
        <w:jc w:val="right"/>
        <w:rPr>
          <w:rFonts w:hAnsi="Times New Roman" w:ascii="Times New Roman"/>
        </w:rPr>
      </w:pPr>
      <w:r w:rsidRPr="00274586">
        <w:rPr>
          <w:rFonts w:hAnsi="Times New Roman" w:ascii="Times New Roman"/>
        </w:rPr>
        <w:t>Vesna Fundurulić Perišin</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AA32A9">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1318CF"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41E7" w:rsidR="005E41E7">
      <w:r>
        <w:separator/>
      </w:r>
    </w:p>
  </w:endnote>
  <w:endnote w:id="0" w:type="continuationSeparator">
    <w:p w:rsidRDefault="005E41E7" w:rsidR="005E41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41E7" w:rsidR="005E41E7">
      <w:r>
        <w:separator/>
      </w:r>
    </w:p>
  </w:footnote>
  <w:footnote w:id="0" w:type="continuationSeparator">
    <w:p w:rsidRDefault="005E41E7" w:rsidR="005E41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0203">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65A62"/>
    <w:rsid w:val="00081DEC"/>
    <w:rsid w:val="000C6F40"/>
    <w:rsid w:val="001013CC"/>
    <w:rsid w:val="00120ACC"/>
    <w:rsid w:val="001318CF"/>
    <w:rsid w:val="001365DD"/>
    <w:rsid w:val="0015184D"/>
    <w:rsid w:val="00163B0A"/>
    <w:rsid w:val="001B052B"/>
    <w:rsid w:val="001B6C6C"/>
    <w:rsid w:val="001D2852"/>
    <w:rsid w:val="001D5EB3"/>
    <w:rsid w:val="001F12D5"/>
    <w:rsid w:val="0021581F"/>
    <w:rsid w:val="0022123C"/>
    <w:rsid w:val="002236A7"/>
    <w:rsid w:val="002558C5"/>
    <w:rsid w:val="00274586"/>
    <w:rsid w:val="002933AB"/>
    <w:rsid w:val="00307A65"/>
    <w:rsid w:val="0032697C"/>
    <w:rsid w:val="00352AB8"/>
    <w:rsid w:val="00360315"/>
    <w:rsid w:val="003A572A"/>
    <w:rsid w:val="003B08AF"/>
    <w:rsid w:val="003E01D6"/>
    <w:rsid w:val="003F193D"/>
    <w:rsid w:val="00420664"/>
    <w:rsid w:val="00423BC4"/>
    <w:rsid w:val="00435F31"/>
    <w:rsid w:val="0047465A"/>
    <w:rsid w:val="004C23EE"/>
    <w:rsid w:val="004C408B"/>
    <w:rsid w:val="004D38B6"/>
    <w:rsid w:val="004F3099"/>
    <w:rsid w:val="005019B7"/>
    <w:rsid w:val="0051510F"/>
    <w:rsid w:val="00541C76"/>
    <w:rsid w:val="00544A34"/>
    <w:rsid w:val="00546775"/>
    <w:rsid w:val="00553312"/>
    <w:rsid w:val="00554A5C"/>
    <w:rsid w:val="005608CD"/>
    <w:rsid w:val="00564F9E"/>
    <w:rsid w:val="00573E03"/>
    <w:rsid w:val="005E076E"/>
    <w:rsid w:val="005E41E7"/>
    <w:rsid w:val="0060541C"/>
    <w:rsid w:val="0062292A"/>
    <w:rsid w:val="00655F2F"/>
    <w:rsid w:val="006776E0"/>
    <w:rsid w:val="006B0203"/>
    <w:rsid w:val="006B257E"/>
    <w:rsid w:val="006E295E"/>
    <w:rsid w:val="006E31D2"/>
    <w:rsid w:val="006F06EC"/>
    <w:rsid w:val="00705993"/>
    <w:rsid w:val="00705FBB"/>
    <w:rsid w:val="00737A4B"/>
    <w:rsid w:val="007524D4"/>
    <w:rsid w:val="0076289D"/>
    <w:rsid w:val="007650A4"/>
    <w:rsid w:val="007825E9"/>
    <w:rsid w:val="00786908"/>
    <w:rsid w:val="00793C9F"/>
    <w:rsid w:val="007C72DF"/>
    <w:rsid w:val="007E398C"/>
    <w:rsid w:val="007E3D7A"/>
    <w:rsid w:val="007E4D02"/>
    <w:rsid w:val="007F2409"/>
    <w:rsid w:val="007F2D34"/>
    <w:rsid w:val="0081479D"/>
    <w:rsid w:val="00834CC8"/>
    <w:rsid w:val="00834DC3"/>
    <w:rsid w:val="0089107F"/>
    <w:rsid w:val="00893589"/>
    <w:rsid w:val="008C14A3"/>
    <w:rsid w:val="008E0EF7"/>
    <w:rsid w:val="008E6846"/>
    <w:rsid w:val="008E7458"/>
    <w:rsid w:val="009249C1"/>
    <w:rsid w:val="009432E4"/>
    <w:rsid w:val="00954CC8"/>
    <w:rsid w:val="00962DD9"/>
    <w:rsid w:val="009675B5"/>
    <w:rsid w:val="009B43A5"/>
    <w:rsid w:val="009C20F3"/>
    <w:rsid w:val="009C2E2C"/>
    <w:rsid w:val="009D4CE8"/>
    <w:rsid w:val="00A004A2"/>
    <w:rsid w:val="00A07CAC"/>
    <w:rsid w:val="00A422B5"/>
    <w:rsid w:val="00A53C3C"/>
    <w:rsid w:val="00A91300"/>
    <w:rsid w:val="00AA32A9"/>
    <w:rsid w:val="00AD105D"/>
    <w:rsid w:val="00B07B8D"/>
    <w:rsid w:val="00B157AD"/>
    <w:rsid w:val="00B24FE5"/>
    <w:rsid w:val="00B314E8"/>
    <w:rsid w:val="00B621E0"/>
    <w:rsid w:val="00B700D8"/>
    <w:rsid w:val="00B810E4"/>
    <w:rsid w:val="00B86C5A"/>
    <w:rsid w:val="00B90694"/>
    <w:rsid w:val="00BA57EA"/>
    <w:rsid w:val="00BB25A3"/>
    <w:rsid w:val="00BB524D"/>
    <w:rsid w:val="00BB73DD"/>
    <w:rsid w:val="00BD27E2"/>
    <w:rsid w:val="00C156FD"/>
    <w:rsid w:val="00C44359"/>
    <w:rsid w:val="00C462AA"/>
    <w:rsid w:val="00C466AF"/>
    <w:rsid w:val="00C724BC"/>
    <w:rsid w:val="00C7789C"/>
    <w:rsid w:val="00C909B0"/>
    <w:rsid w:val="00CB0E07"/>
    <w:rsid w:val="00CB732E"/>
    <w:rsid w:val="00CF68C5"/>
    <w:rsid w:val="00D10DE3"/>
    <w:rsid w:val="00D40886"/>
    <w:rsid w:val="00D4710A"/>
    <w:rsid w:val="00D57413"/>
    <w:rsid w:val="00D74350"/>
    <w:rsid w:val="00D83261"/>
    <w:rsid w:val="00D83C05"/>
    <w:rsid w:val="00D85BBB"/>
    <w:rsid w:val="00D96471"/>
    <w:rsid w:val="00DA72F6"/>
    <w:rsid w:val="00DE1533"/>
    <w:rsid w:val="00E319FB"/>
    <w:rsid w:val="00E57739"/>
    <w:rsid w:val="00E70EEB"/>
    <w:rsid w:val="00E766F3"/>
    <w:rsid w:val="00EB38FF"/>
    <w:rsid w:val="00EC324D"/>
    <w:rsid w:val="00EC344F"/>
    <w:rsid w:val="00ED0476"/>
    <w:rsid w:val="00ED5899"/>
    <w:rsid w:val="00EE19FC"/>
    <w:rsid w:val="00EF12E7"/>
    <w:rsid w:val="00F0049C"/>
    <w:rsid w:val="00F06ABA"/>
    <w:rsid w:val="00F52269"/>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6B0203"/>
    <w:rPr>
      <w:color w:val="808080"/>
      <w:bdr w:space="0" w:sz="0" w:color="auto" w:val="none"/>
      <w:shd w:fill="auto" w:color="auto" w:val="clear"/>
    </w:rPr>
  </w:style>
  <w:style w:customStyle="true" w:styleId="eSPISCCParagraphDefaultFont" w:type="character">
    <w:name w:val="eSPIS_CC_Paragraph Default Font"/>
    <w:basedOn w:val="Zadanifontodlomka"/>
    <w:rsid w:val="006B02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020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B02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02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6B0203"/>
    <w:rPr>
      <w:color w:val="808080"/>
      <w:bdr w:color="auto" w:space="0" w:sz="0" w:val="none"/>
      <w:shd w:color="auto" w:fill="auto" w:val="clear"/>
    </w:rPr>
  </w:style>
  <w:style w:customStyle="1" w:styleId="eSPISCCParagraphDefaultFont" w:type="character">
    <w:name w:val="eSPIS_CC_Paragraph Default Font"/>
    <w:basedOn w:val="Zadanifontodlomka"/>
    <w:rsid w:val="006B02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020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B02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02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5447</izvorni_sadrzaj>
    <derivirana_varijabla naziv="DomainObject.Predmet.Broj_1">5447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St-5447/2015</izvorni_sadrzaj>
    <derivirana_varijabla naziv="DomainObject.Predmet.OznakaBroj_1">St-5447/2015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ŠOKADIJA ZAGREB DRUŠTVO ZA PROMICANJE HRVATSKE KULTURNE BAŠTINE</izvorni_sadrzaj>
    <derivirana_varijabla naziv="DomainObject.Predmet.ProtustrankaFormated_1">  ŠOKADIJA ZAGREB DRUŠTVO ZA PROMICANJE HRVATSKE KULTURNE BAŠTINE</derivirana_varijabla>
  </DomainObject.Predmet.ProtustrankaFormated>
  <DomainObject.Predmet.ProtustrankaFormatedOIB>
    <izvorni_sadrzaj>  ŠOKADIJA ZAGREB DRUŠTVO ZA PROMICANJE HRVATSKE KULTURNE BAŠTINE, OIB 06920238735</izvorni_sadrzaj>
    <derivirana_varijabla naziv="DomainObject.Predmet.ProtustrankaFormatedOIB_1">  ŠOKADIJA ZAGREB DRUŠTVO ZA PROMICANJE HRVATSKE KULTURNE BAŠTINE, OIB 06920238735</derivirana_varijabla>
  </DomainObject.Predmet.ProtustrankaFormatedOIB>
  <DomainObject.Predmet.ProtustrankaFormatedWithAdress>
    <izvorni_sadrzaj> ŠOKADIJA ZAGREB DRUŠTVO ZA PROMICANJE HRVATSKE KULTURNE BAŠTINE, Trnjanska cesta 5c, 10000 Zagreb</izvorni_sadrzaj>
    <derivirana_varijabla naziv="DomainObject.Predmet.ProtustrankaFormatedWithAdress_1"> ŠOKADIJA ZAGREB DRUŠTVO ZA PROMICANJE HRVATSKE KULTURNE BAŠTINE, Trnjanska cesta 5c, 10000 Zagreb</derivirana_varijabla>
  </DomainObject.Predmet.ProtustrankaFormatedWithAdress>
  <DomainObject.Predmet.ProtustrankaFormatedWithAdressOIB>
    <izvorni_sadrzaj> ŠOKADIJA ZAGREB DRUŠTVO ZA PROMICANJE HRVATSKE KULTURNE BAŠTINE, OIB 06920238735, Trnjanska cesta 5c, 10000 Zagreb</izvorni_sadrzaj>
    <derivirana_varijabla naziv="DomainObject.Predmet.ProtustrankaFormatedWithAdressOIB_1"> ŠOKADIJA ZAGREB DRUŠTVO ZA PROMICANJE HRVATSKE KULTURNE BAŠTINE, OIB 06920238735, Trnjanska cesta 5c, 10000 Zagreb</derivirana_varijabla>
  </DomainObject.Predmet.ProtustrankaFormatedWithAdressOIB>
  <DomainObject.Predmet.ProtustrankaWithAdress>
    <izvorni_sadrzaj>ŠOKADIJA ZAGREB DRUŠTVO ZA PROMICANJE HRVATSKE KULTURNE BAŠTINE Trnjanska cesta 5c, 10000 Zagreb</izvorni_sadrzaj>
    <derivirana_varijabla naziv="DomainObject.Predmet.ProtustrankaWithAdress_1">ŠOKADIJA ZAGREB DRUŠTVO ZA PROMICANJE HRVATSKE KULTURNE BAŠTINE Trnjanska cesta 5c, 10000 Zagreb</derivirana_varijabla>
  </DomainObject.Predmet.ProtustrankaWithAdress>
  <DomainObject.Predmet.ProtustrankaWithAdressOIB>
    <izvorni_sadrzaj>ŠOKADIJA ZAGREB DRUŠTVO ZA PROMICANJE HRVATSKE KULTURNE BAŠTINE, OIB 06920238735, Trnjanska cesta 5c, 10000 Zagreb</izvorni_sadrzaj>
    <derivirana_varijabla naziv="DomainObject.Predmet.ProtustrankaWithAdressOIB_1">ŠOKADIJA ZAGREB DRUŠTVO ZA PROMICANJE HRVATSKE KULTURNE BAŠTINE, OIB 06920238735, Trnjanska cesta 5c, 10000 Zagreb</derivirana_varijabla>
  </DomainObject.Predmet.ProtustrankaWithAdressOIB>
  <DomainObject.Predmet.ProtustrankaNazivFormated>
    <izvorni_sadrzaj>ŠOKADIJA ZAGREB DRUŠTVO ZA PROMICANJE HRVATSKE KULTURNE BAŠTINE</izvorni_sadrzaj>
    <derivirana_varijabla naziv="DomainObject.Predmet.ProtustrankaNazivFormated_1">ŠOKADIJA ZAGREB DRUŠTVO ZA PROMICANJE HRVATSKE KULTURNE BAŠTINE</derivirana_varijabla>
  </DomainObject.Predmet.ProtustrankaNazivFormated>
  <DomainObject.Predmet.ProtustrankaNazivFormatedOIB>
    <izvorni_sadrzaj>ŠOKADIJA ZAGREB DRUŠTVO ZA PROMICANJE HRVATSKE KULTURNE BAŠTINE, OIB 06920238735</izvorni_sadrzaj>
    <derivirana_varijabla naziv="DomainObject.Predmet.ProtustrankaNazivFormatedOIB_1">ŠOKADIJA ZAGREB DRUŠTVO ZA PROMICANJE HRVATSKE KULTURNE BAŠTINE, OIB 06920238735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ŠOKADIJA ZAGREB DRUŠTVO ZA PROMICANJE HRVATSKE KULTURNE BAŠTINE</item>
    </izvorni_sadrzaj>
    <derivirana_varijabla naziv="DomainObject.Predmet.ProtuStrankaListFormated_1">
      <item>ŠOKADIJA ZAGREB DRUŠTVO ZA PROMICANJE HRVATSKE KULTURNE BAŠTINE</item>
    </derivirana_varijabla>
  </DomainObject.Predmet.ProtuStrankaListFormated>
  <DomainObject.Predmet.ProtuStrankaListFormatedOIB>
    <izvorni_sadrzaj>
      <item>ŠOKADIJA ZAGREB DRUŠTVO ZA PROMICANJE HRVATSKE KULTURNE BAŠTINE, OIB 06920238735</item>
    </izvorni_sadrzaj>
    <derivirana_varijabla naziv="DomainObject.Predmet.ProtuStrankaListFormatedOIB_1">
      <item>ŠOKADIJA ZAGREB DRUŠTVO ZA PROMICANJE HRVATSKE KULTURNE BAŠTINE, OIB 06920238735</item>
    </derivirana_varijabla>
  </DomainObject.Predmet.ProtuStrankaListFormatedOIB>
  <DomainObject.Predmet.ProtuStrankaListFormatedWithAdress>
    <izvorni_sadrzaj>
      <item>ŠOKADIJA ZAGREB DRUŠTVO ZA PROMICANJE HRVATSKE KULTURNE BAŠTINE, Trnjanska cesta 5c, 10000 Zagreb</item>
    </izvorni_sadrzaj>
    <derivirana_varijabla naziv="DomainObject.Predmet.ProtuStrankaListFormatedWithAdress_1">
      <item>ŠOKADIJA ZAGREB DRUŠTVO ZA PROMICANJE HRVATSKE KULTURNE BAŠTINE, Trnjanska cesta 5c, 10000 Zagreb</item>
    </derivirana_varijabla>
  </DomainObject.Predmet.ProtuStrankaListFormatedWithAdress>
  <DomainObject.Predmet.ProtuStrankaListFormatedWithAdressOIB>
    <izvorni_sadrzaj>
      <item>ŠOKADIJA ZAGREB DRUŠTVO ZA PROMICANJE HRVATSKE KULTURNE BAŠTINE, OIB 06920238735, Trnjanska cesta 5c, 10000 Zagreb</item>
    </izvorni_sadrzaj>
    <derivirana_varijabla naziv="DomainObject.Predmet.ProtuStrankaListFormatedWithAdressOIB_1">
      <item>ŠOKADIJA ZAGREB DRUŠTVO ZA PROMICANJE HRVATSKE KULTURNE BAŠTINE, OIB 06920238735, Trnjanska cesta 5c, 10000 Zagreb</item>
    </derivirana_varijabla>
  </DomainObject.Predmet.ProtuStrankaListFormatedWithAdressOIB>
  <DomainObject.Predmet.ProtuStrankaListNazivFormated>
    <izvorni_sadrzaj>
      <item>ŠOKADIJA ZAGREB DRUŠTVO ZA PROMICANJE HRVATSKE KULTURNE BAŠTINE</item>
    </izvorni_sadrzaj>
    <derivirana_varijabla naziv="DomainObject.Predmet.ProtuStrankaListNazivFormated_1">
      <item>ŠOKADIJA ZAGREB DRUŠTVO ZA PROMICANJE HRVATSKE KULTURNE BAŠTINE</item>
    </derivirana_varijabla>
  </DomainObject.Predmet.ProtuStrankaListNazivFormated>
  <DomainObject.Predmet.ProtuStrankaListNazivFormatedOIB>
    <izvorni_sadrzaj>
      <item>ŠOKADIJA ZAGREB DRUŠTVO ZA PROMICANJE HRVATSKE KULTURNE BAŠTINE, OIB 06920238735</item>
    </izvorni_sadrzaj>
    <derivirana_varijabla naziv="DomainObject.Predmet.ProtuStrankaListNazivFormatedOIB_1">
      <item>ŠOKADIJA ZAGREB DRUŠTVO ZA PROMICANJE HRVATSKE KULTURNE BAŠTINE, OIB 06920238735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ŠOKADIJA ZAGREB DRUŠTVO ZA PROMICANJE HRVATSKE KULTURNE BAŠTINE</izvorni_sadrzaj>
    <derivirana_varijabla naziv="DomainObject.Predmet.ProtustrankaIDrugi_1">ŠOKADIJA ZAGREB DRUŠTVO ZA PROMICANJE HRVATSKE KULTURNE BAŠTINE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ŠOKADIJA ZAGREB DRUŠTVO ZA PROMICANJE HRVATSKE KULTURNE BAŠTINE, OIB 06920238735, Trnjanska cesta 5c, 10000 Zagreb</izvorni_sadrzaj>
    <derivirana_varijabla naziv="DomainObject.Predmet.ProtustrankaIDrugiAdressOIB_1">ŠOKADIJA ZAGREB DRUŠTVO ZA PROMICANJE HRVATSKE KULTURNE BAŠTINE, OIB 06920238735, Trnjanska cesta 5c,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ŠOKADIJA ZAGREB DRUŠTVO ZA PROMICANJE HRVATSKE KULTURNE BAŠTINE</item>
      <item>FINA Regionalni centar Zagreb</item>
    </izvorni_sadrzaj>
    <derivirana_varijabla naziv="DomainObject.Predmet.SudioniciListNaziv_1">
      <item>ŠOKADIJA ZAGREB DRUŠTVO ZA PROMICANJE HRVATSKE KULTURNE BAŠTINE</item>
      <item>FINA Regionalni centar Zagreb</item>
    </derivirana_varijabla>
  </DomainObject.Predmet.SudioniciListNaziv>
  <DomainObject.Predmet.SudioniciListAdressOIB>
    <izvorni_sadrzaj>
      <item>ŠOKADIJA ZAGREB DRUŠTVO ZA PROMICANJE HRVATSKE KULTURNE BAŠTINE, OIB 06920238735, Trnjanska cesta 5c,10000 Zagreb</item>
      <item>FINA Regionalni centar Zagreb, OIB 85821130368, Trg svibanjskih žrtava 1995. 1,10000 Zagreb</item>
    </izvorni_sadrzaj>
    <derivirana_varijabla naziv="DomainObject.Predmet.SudioniciListAdressOIB_1">
      <item>ŠOKADIJA ZAGREB DRUŠTVO ZA PROMICANJE HRVATSKE KULTURNE BAŠTINE, OIB 06920238735, Trnjanska cesta 5c,10000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06920238735</item>
      <item>, OIB 85821130368</item>
    </izvorni_sadrzaj>
    <derivirana_varijabla naziv="DomainObject.Predmet.SudioniciListNazivOIB_1">
      <item>, OIB 06920238735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F48326-12BD-4F96-A50A-D5B928B547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388</properties:Words>
  <properties:Characters>2071</properties:Characters>
  <properties:Lines>89</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2015-12-18T11:02:00Z</dcterms:created>
  <dc:creator>x</dc:creator>
  <cp:lastModifiedBy>Gordana Grčić</cp:lastModifiedBy>
  <cp:lastPrinted>2015-12-21T07:37:00Z</cp:lastPrinted>
  <dcterms:modified xmlns:xsi="http://www.w3.org/2001/XMLSchema-instance" xsi:type="dcterms:W3CDTF">2015-12-21T07:49:00Z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