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f796" w14:paraId="d15f796" w:rsidRDefault="001A2F68" w:rsidP="001A2F68" w:rsidR="001A2F68">
      <w:pPr>
        <w:pStyle w:val="Zaglavlje"/>
        <w15:collapsed w:val="false"/>
      </w:pPr>
      <w:bookmarkStart w:name="_GoBack" w:id="0"/>
      <w:bookmarkEnd w:id="0"/>
    </w:p>
    <w:p w:rsidRDefault="001A2F68" w:rsidP="001A2F68" w:rsidR="001A2F6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A2F68" w:rsidP="001A2F68" w:rsidR="001A2F6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1A2F68" w:rsidP="001A2F68" w:rsidR="001A2F6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1A2F68" w:rsidP="001A2F68" w:rsidR="001A2F6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A2F68" w:rsidP="001A2F68" w:rsidR="001A2F68">
      <w:pPr>
        <w:pStyle w:val="Zaglavlje"/>
        <w:jc w:val="left"/>
      </w:pPr>
    </w:p>
    <w:p w:rsidRDefault="001A2F68" w:rsidP="001A2F68" w:rsidR="001A2F68">
      <w:pPr>
        <w:pStyle w:val="Zaglavlje"/>
        <w:jc w:val="center"/>
      </w:pPr>
      <w:r>
        <w:t>Z A K LJ U Č A K</w:t>
      </w:r>
    </w:p>
    <w:p w:rsidRDefault="001A2F68" w:rsidP="001A2F68" w:rsidR="001A2F68">
      <w:pPr>
        <w:spacing w:lineRule="auto" w:line="240" w:after="0"/>
      </w:pPr>
    </w:p>
    <w:p w:rsidRDefault="001A2F68" w:rsidP="001A2F68" w:rsidR="001A2F68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ZINST d.o.o., OIB: 90420005344 sa sjedištem u Međimurske Čete, Donja Dubrava, dana 19. rujna 2016.               </w:t>
      </w:r>
    </w:p>
    <w:p w:rsidRDefault="001A2F68" w:rsidP="001A2F68" w:rsidR="001A2F68">
      <w:pPr>
        <w:spacing w:lineRule="auto" w:line="240" w:after="0"/>
      </w:pPr>
    </w:p>
    <w:p w:rsidRDefault="001A2F68" w:rsidP="001A2F68" w:rsidR="001A2F68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1A2F68" w:rsidP="001A2F68" w:rsidR="001A2F68">
      <w:pPr>
        <w:spacing w:lineRule="auto" w:line="240" w:after="0"/>
        <w:jc w:val="center"/>
      </w:pPr>
    </w:p>
    <w:p w:rsidRDefault="001A2F68" w:rsidP="001A2F68" w:rsidR="001A2F68">
      <w:pPr>
        <w:spacing w:lineRule="auto" w:line="240" w:after="0"/>
        <w:jc w:val="center"/>
      </w:pPr>
    </w:p>
    <w:p w:rsidRDefault="001A2F68" w:rsidP="001A2F68" w:rsidR="001A2F6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ZINST d.o.o., OIB: 90420005344 sa sjedištem u Međimurske Čete, Donja Dubrava, Zdenku </w:t>
      </w:r>
      <w:proofErr w:type="spellStart"/>
      <w:r>
        <w:t>Fabić</w:t>
      </w:r>
      <w:proofErr w:type="spellEnd"/>
      <w:r>
        <w:t xml:space="preserve">, Međimurske Čete 15, Donja Dubrava,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1A2F68" w:rsidP="001A2F68" w:rsidR="001A2F68">
      <w:pPr>
        <w:spacing w:lineRule="auto" w:line="240" w:after="0"/>
        <w:jc w:val="both"/>
      </w:pPr>
    </w:p>
    <w:p w:rsidRDefault="001A2F68" w:rsidP="001A2F68" w:rsidR="001A2F68">
      <w:pPr>
        <w:spacing w:lineRule="auto" w:line="240" w:after="0"/>
        <w:jc w:val="both"/>
      </w:pPr>
      <w:r>
        <w:t>1. nekretnina i pokretnina dužnika</w:t>
      </w:r>
    </w:p>
    <w:p w:rsidRDefault="001A2F68" w:rsidP="001A2F68" w:rsidR="001A2F68">
      <w:pPr>
        <w:spacing w:lineRule="auto" w:line="240" w:after="0"/>
        <w:jc w:val="both"/>
      </w:pPr>
      <w:r>
        <w:t>2. imovinskih prava dužnika na tuđim stvarima</w:t>
      </w:r>
    </w:p>
    <w:p w:rsidRDefault="001A2F68" w:rsidP="001A2F68" w:rsidR="001A2F68">
      <w:pPr>
        <w:spacing w:lineRule="auto" w:line="240" w:after="0"/>
        <w:jc w:val="both"/>
      </w:pPr>
      <w:r>
        <w:t>3. novčanih i nenovčanih tražbina dužnika</w:t>
      </w:r>
    </w:p>
    <w:p w:rsidRDefault="001A2F68" w:rsidP="001A2F68" w:rsidR="001A2F68">
      <w:pPr>
        <w:spacing w:lineRule="auto" w:line="240" w:after="0"/>
        <w:jc w:val="both"/>
      </w:pPr>
      <w:r>
        <w:t>4. drugih prava koja čine imovinu dužnika</w:t>
      </w:r>
    </w:p>
    <w:p w:rsidRDefault="001A2F68" w:rsidP="001A2F68" w:rsidR="001A2F68">
      <w:pPr>
        <w:spacing w:lineRule="auto" w:line="240" w:after="0"/>
        <w:jc w:val="both"/>
      </w:pPr>
      <w:r>
        <w:t>5. novčanih sredstava na računima</w:t>
      </w:r>
    </w:p>
    <w:p w:rsidRDefault="001A2F68" w:rsidP="001A2F68" w:rsidR="001A2F68">
      <w:pPr>
        <w:spacing w:lineRule="auto" w:line="240" w:after="0"/>
        <w:jc w:val="both"/>
      </w:pPr>
      <w:r>
        <w:t>6. druge imovine dužnika</w:t>
      </w:r>
    </w:p>
    <w:p w:rsidRDefault="001A2F68" w:rsidP="001A2F68" w:rsidR="001A2F68">
      <w:pPr>
        <w:spacing w:lineRule="auto" w:line="240" w:after="0"/>
        <w:jc w:val="both"/>
      </w:pPr>
      <w:r>
        <w:t>7. obveza dužnika unesenih u njegove poslovne knjige</w:t>
      </w:r>
    </w:p>
    <w:p w:rsidRDefault="001A2F68" w:rsidP="001A2F68" w:rsidR="001A2F68">
      <w:pPr>
        <w:spacing w:lineRule="auto" w:line="240" w:after="0"/>
        <w:jc w:val="both"/>
      </w:pPr>
      <w:r>
        <w:t>8. drugih novčanih i nenovčanih obveza dužnika</w:t>
      </w:r>
    </w:p>
    <w:p w:rsidRDefault="001A2F68" w:rsidP="001A2F68" w:rsidR="001A2F68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1A2F68" w:rsidP="001A2F68" w:rsidR="001A2F68">
      <w:pPr>
        <w:spacing w:lineRule="auto" w:line="240" w:after="0"/>
        <w:jc w:val="both"/>
      </w:pPr>
      <w:r>
        <w:t>10. izlučnih prava</w:t>
      </w:r>
    </w:p>
    <w:p w:rsidRDefault="001A2F68" w:rsidP="001A2F68" w:rsidR="001A2F68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1A2F68" w:rsidP="001A2F68" w:rsidR="001A2F68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1A2F68" w:rsidP="001A2F68" w:rsidR="001A2F68">
      <w:pPr>
        <w:spacing w:lineRule="auto" w:line="240" w:after="0"/>
        <w:jc w:val="both"/>
      </w:pPr>
    </w:p>
    <w:p w:rsidRDefault="001A2F68" w:rsidP="001A2F68" w:rsidR="001A2F6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1A2F68" w:rsidP="001A2F68" w:rsidR="001A2F68">
      <w:pPr>
        <w:spacing w:lineRule="auto" w:line="240" w:after="0"/>
        <w:jc w:val="both"/>
      </w:pPr>
    </w:p>
    <w:p w:rsidRDefault="001A2F68" w:rsidP="001A2F68" w:rsidR="001A2F6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1A2F68" w:rsidP="001A2F68" w:rsidR="001A2F68">
      <w:pPr>
        <w:pStyle w:val="Odlomakpopisa"/>
        <w:spacing w:lineRule="auto" w:line="240" w:after="0"/>
      </w:pPr>
    </w:p>
    <w:p w:rsidRDefault="001A2F68" w:rsidP="001A2F68" w:rsidR="001A2F6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1A2F68" w:rsidP="001A2F68" w:rsidR="001A2F6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A2F68" w:rsidP="001A2F68" w:rsidR="001A2F68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1A2F68" w:rsidP="001A2F68" w:rsidR="001A2F68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28.852,68 kn te da dužnik ima 1 zaposlenog.</w:t>
      </w:r>
    </w:p>
    <w:p w:rsidRDefault="001A2F68" w:rsidP="001A2F68" w:rsidR="001A2F6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A2F68" w:rsidP="001A2F68" w:rsidR="001A2F6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1A2F68" w:rsidP="001A2F68" w:rsidR="001A2F6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A2F68" w:rsidP="001A2F68" w:rsidR="001A2F6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19. rujna 2016.</w:t>
      </w:r>
    </w:p>
    <w:p w:rsidRDefault="001A2F68" w:rsidP="001A2F68" w:rsidR="001A2F6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A2F68" w:rsidP="001A2F68" w:rsidR="001A2F6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A2F68" w:rsidP="001A2F68" w:rsidR="001A2F6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1A2F68" w:rsidR="001A2F68">
        <w:trPr>
          <w:trHeight w:val="2009"/>
        </w:trPr>
        <w:tc>
          <w:tcPr>
            <w:tcW w:type="dxa" w:w="4928"/>
          </w:tcPr>
          <w:p w:rsidRDefault="001A2F68" w:rsidR="001A2F68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1A2F68" w:rsidR="001A2F6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1A2F68" w:rsidR="001A2F68">
            <w:pPr>
              <w:jc w:val="center"/>
              <w:rPr>
                <w:lang w:eastAsia="hr-HR"/>
              </w:rPr>
            </w:pPr>
          </w:p>
          <w:p w:rsidRDefault="001A2F68" w:rsidR="001A2F6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1A2F68" w:rsidR="001A2F6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 – ovlašteni službenik</w:t>
            </w:r>
          </w:p>
          <w:p w:rsidRDefault="001A2F68" w:rsidR="001A2F68">
            <w:pPr>
              <w:jc w:val="center"/>
              <w:rPr>
                <w:lang w:eastAsia="hr-HR"/>
              </w:rPr>
            </w:pPr>
          </w:p>
          <w:p w:rsidRDefault="001A2F68" w:rsidR="001A2F68">
            <w:pPr>
              <w:rPr>
                <w:lang w:eastAsia="hr-HR"/>
              </w:rPr>
            </w:pPr>
          </w:p>
          <w:p w:rsidRDefault="001A2F68" w:rsidR="001A2F68">
            <w:pPr>
              <w:jc w:val="center"/>
              <w:rPr>
                <w:lang w:eastAsia="hr-HR"/>
              </w:rPr>
            </w:pPr>
          </w:p>
        </w:tc>
      </w:tr>
    </w:tbl>
    <w:p w:rsidRDefault="001A2F68" w:rsidP="001A2F68" w:rsidR="001A2F6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A2F68" w:rsidP="001A2F68" w:rsidR="001A2F6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1A2F68" w:rsidP="001A2F68" w:rsidR="001A2F68">
      <w:pPr>
        <w:spacing w:lineRule="auto" w:line="240" w:after="0"/>
        <w:jc w:val="both"/>
      </w:pPr>
      <w:r>
        <w:t>UPUTA O PRAVNOM LIJEKU :</w:t>
      </w:r>
    </w:p>
    <w:p w:rsidRDefault="001A2F68" w:rsidP="001A2F68" w:rsidR="001A2F68">
      <w:pPr>
        <w:spacing w:lineRule="auto" w:line="240" w:after="0"/>
        <w:jc w:val="both"/>
      </w:pPr>
      <w:r>
        <w:t>Protiv ovoga zaključka žalba nije dopuštena (čl. 19. st. 7. SZ-a).</w:t>
      </w:r>
    </w:p>
    <w:p w:rsidRDefault="001A2F68" w:rsidP="001A2F68" w:rsidR="001A2F68">
      <w:pPr>
        <w:spacing w:lineRule="auto" w:line="240" w:after="0"/>
        <w:jc w:val="both"/>
      </w:pPr>
    </w:p>
    <w:p w:rsidRDefault="001A2F68" w:rsidP="001A2F68" w:rsidR="001A2F68">
      <w:pPr>
        <w:spacing w:lineRule="auto" w:line="240" w:after="0"/>
        <w:jc w:val="both"/>
      </w:pPr>
      <w:r>
        <w:t>DNA:</w:t>
      </w:r>
    </w:p>
    <w:p w:rsidRDefault="001A2F68" w:rsidP="001A2F68" w:rsidR="001A2F68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Zdenko </w:t>
      </w:r>
      <w:proofErr w:type="spellStart"/>
      <w:r>
        <w:t>Fabić</w:t>
      </w:r>
      <w:proofErr w:type="spellEnd"/>
      <w:r>
        <w:t>, Donja Dubrava, Međimurske Čete 15</w:t>
      </w:r>
    </w:p>
    <w:p w:rsidRDefault="001A2F68" w:rsidP="001A2F68" w:rsidR="001A2F68">
      <w:pPr>
        <w:spacing w:lineRule="auto" w:line="240" w:after="0"/>
        <w:jc w:val="both"/>
      </w:pPr>
      <w:r>
        <w:t>2. e-Oglasna ploča suda</w:t>
      </w:r>
    </w:p>
    <w:p w:rsidRDefault="001A2F68" w:rsidP="001A2F68" w:rsidR="001A2F68">
      <w:pPr>
        <w:spacing w:lineRule="auto" w:line="240" w:after="0"/>
        <w:jc w:val="both"/>
      </w:pPr>
    </w:p>
    <w:p w:rsidRDefault="001A2F68" w:rsidP="001A2F68" w:rsidR="001A2F68"/>
    <w:p w:rsidRDefault="00DA0242" w:rsidP="001A2F68" w:rsidR="00DA0242" w:rsidRPr="001A2F68"/>
    <w:sectPr w:rsidSect="0032366B" w:rsidR="00DA0242" w:rsidRPr="001A2F6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  <w:r w:rsidR="001A2F68">
      <w:rPr>
        <w:rStyle w:val="PozadinaSvijetloCrvena"/>
        <w:shd w:fill="auto" w:color="auto" w:val="clear"/>
      </w:rPr>
      <w:t>Poslovni broj: 4 St-695/16</w:t>
    </w:r>
    <w:r w:rsidR="001713C1">
      <w:rPr>
        <w:rStyle w:val="PozadinaSvijetloCrvena"/>
        <w:shd w:fill="auto" w:color="auto" w:val="clear"/>
      </w:rPr>
      <w:t>-</w:t>
    </w:r>
    <w:r w:rsidR="001A2F68">
      <w:rPr>
        <w:rStyle w:val="PozadinaSvijetloCrvena"/>
        <w:shd w:fill="auto" w:color="auto" w:val="clea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3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F68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805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2ECF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A2F68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A2F68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3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St-695/2016-4</izvorni_sadrzaj>
    <derivirana_varijabla naziv="DomainObject.Oznaka_1">St-695/2016-4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ZDENKO društvo s ograničenom odgovornošću za usluge zastupanog po punomoćniku Zdenko Fabić</izvorni_sadrzaj>
    <derivirana_varijabla naziv="DomainObject.Predmet.ProtustrankaFormated_1">  INSTALACIJE ZDENKO društvo s ograničenom odgovornošću za usluge zastupanog po punomoćniku Zdenko Fabić</derivirana_varijabla>
  </DomainObject.Predmet.ProtustrankaFormated>
  <DomainObject.Predmet.ProtustrankaFormatedOIB>
    <izvorni_sadrzaj>  INSTALACIJE ZDENKO društvo s ograničenom odgovornošću za usluge, OIB 90420005344 zastupanog po punomoćniku Zdenko Fabić</izvorni_sadrzaj>
    <derivirana_varijabla naziv="DomainObject.Predmet.ProtustrankaFormatedOIB_1">  INSTALACIJE ZDENKO društvo s ograničenom odgovornošću za usluge, OIB 90420005344 zastupanog po punomoćniku Zdenko Fabić</derivirana_varijabla>
  </DomainObject.Predmet.ProtustrankaFormatedOIB>
  <DomainObject.Predmet.ProtustrankaFormatedWithAdress>
    <izvorni_sadrzaj> INSTALACIJE ZDENKO društvo s ograničenom odgovornošću za usluge, Međimurske Čete 15, 40320 Donja Dubrava zastupanog po punomoćniku Zdenko Fabić</izvorni_sadrzaj>
    <derivirana_varijabla naziv="DomainObject.Predmet.ProtustrankaFormatedWithAdress_1"> INSTALACIJE ZDENKO društvo s ograničenom odgovornošću za usluge, Međimurske Čete 15, 40320 Donja Dubrava zastupanog po punomoćniku Zdenko Fabić</derivirana_varijabla>
  </DomainObject.Predmet.ProtustrankaFormatedWithAdress>
  <DomainObject.Predmet.ProtustrankaFormatedWithAdressOIB>
    <izvorni_sadrzaj> INSTALACIJE ZDENKO društvo s ograničenom odgovornošću za usluge, OIB 90420005344, Međimurske Čete 15, 40320 Donja Dubrava zastupanog po punomoćniku Zdenko Fabić</izvorni_sadrzaj>
    <derivirana_varijabla naziv="DomainObject.Predmet.ProtustrankaFormatedWithAdressOIB_1"> INSTALACIJE ZDENKO društvo s ograničenom odgovornošću za usluge, OIB 90420005344, Međimurske Čete 15, 40320 Donja Dubrava zastupanog po punomoćniku Zdenko Fabić</derivirana_varijabla>
  </DomainObject.Predmet.ProtustrankaFormatedWithAdressOIB>
  <DomainObject.Predmet.ProtustrankaWithAdress>
    <izvorni_sadrzaj>INSTALACIJE ZDENKO društvo s ograničenom odgovornošću za usluge Međimurske Čete 15, 40320 Donja Dubrava</izvorni_sadrzaj>
    <derivirana_varijabla naziv="DomainObject.Predmet.ProtustrankaWithAdress_1">INSTALACIJE ZDENKO društvo s ograničenom odgovornošću za usluge Međimurske Čete 15, 40320 Donja Dubrava</derivirana_varijabla>
  </DomainObject.Predmet.ProtustrankaWithAdress>
  <DomainObject.Predmet.ProtustrankaWithAdressOIB>
    <izvorni_sadrzaj>INSTALACIJE ZDENKO društvo s ograničenom odgovornošću za usluge, OIB 90420005344, Međimurske Čete 15, 40320 Donja Dubrava</izvorni_sadrzaj>
    <derivirana_varijabla naziv="DomainObject.Predmet.ProtustrankaWithAdressOIB_1">INSTALACIJE ZDENKO društvo s ograničenom odgovornošću za usluge, OIB 90420005344, Međimurske Čete 15, 40320 Donja Dubrava</derivirana_varijabla>
  </DomainObject.Predmet.ProtustrankaWithAdressOIB>
  <DomainObject.Predmet.ProtustrankaNazivFormated>
    <izvorni_sadrzaj>INSTALACIJE ZDENKO društvo s ograničenom odgovornošću za usluge</izvorni_sadrzaj>
    <derivirana_varijabla naziv="DomainObject.Predmet.ProtustrankaNazivFormated_1">INSTALACIJE ZDENKO društvo s ograničenom odgovornošću za usluge</derivirana_varijabla>
  </DomainObject.Predmet.ProtustrankaNazivFormated>
  <DomainObject.Predmet.ProtustrankaNazivFormatedOIB>
    <izvorni_sadrzaj>INSTALACIJE ZDENKO društvo s ograničenom odgovornošću za usluge, OIB 90420005344</izvorni_sadrzaj>
    <derivirana_varijabla naziv="DomainObject.Predmet.ProtustrankaNazivFormatedOIB_1">INSTALACIJE ZDENKO društvo s ograničenom odgovornošću za usluge, OIB 90420005344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28852.68</izvorni_sadrzaj>
    <derivirana_varijabla naziv="DomainObject.Predmet.TrenutnaVrijednost_1">28852.68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INSTALACIJE ZDENKO društvo s ograničenom odgovornošću za usluge zastupanog po punomoćniku Zdenko Fabić</item>
    </izvorni_sadrzaj>
    <derivirana_varijabla naziv="DomainObject.Predmet.ProtuStrankaListFormated_1">
      <item>INSTALACIJE ZDENKO društvo s ograničenom odgovornošću za usluge zastupanog po punomoćniku Zdenko Fabić</item>
    </derivirana_varijabla>
  </DomainObject.Predmet.ProtuStrankaListFormated>
  <DomainObject.Predmet.ProtuStrankaListFormatedOIB>
    <izvorni_sadrzaj>
      <item>INSTALACIJE ZDENKO društvo s ograničenom odgovornošću za usluge, OIB 90420005344 zastupanog po punomoćniku Zdenko Fabić</item>
    </izvorni_sadrzaj>
    <derivirana_varijabla naziv="DomainObject.Predmet.ProtuStrankaListFormatedOIB_1">
      <item>INSTALACIJE ZDENKO društvo s ograničenom odgovornošću za usluge, OIB 90420005344 zastupanog po punomoćniku Zdenko Fabić</item>
    </derivirana_varijabla>
  </DomainObject.Predmet.ProtuStrankaListFormatedOIB>
  <DomainObject.Predmet.ProtuStrankaListFormatedWithAdress>
    <izvorni_sadrzaj>
      <item>INSTALACIJE ZDENKO društvo s ograničenom odgovornošću za usluge, Međimurske Čete 15, 40320 Donja Dubrava zastupanog po punomoćniku Zdenko Fabić</item>
    </izvorni_sadrzaj>
    <derivirana_varijabla naziv="DomainObject.Predmet.ProtuStrankaListFormatedWithAdress_1">
      <item>INSTALACIJE ZDENKO društvo s ograničenom odgovornošću za usluge, Međimurske Čete 15, 40320 Donja Dubrava zastupanog po punomoćniku Zdenko Fabić</item>
    </derivirana_varijabla>
  </DomainObject.Predmet.ProtuStrankaListFormatedWithAdress>
  <DomainObject.Predmet.ProtuStrankaListFormatedWithAdressOIB>
    <izvorni_sadrzaj>
      <item>INSTALACIJE ZDENKO društvo s ograničenom odgovornošću za usluge, OIB 90420005344, Međimurske Čete 15, 40320 Donja Dubrava zastupanog po punomoćniku Zdenko Fabić</item>
    </izvorni_sadrzaj>
    <derivirana_varijabla naziv="DomainObject.Predmet.ProtuStrankaListFormatedWithAdressOIB_1">
      <item>INSTALACIJE ZDENKO društvo s ograničenom odgovornošću za usluge, OIB 90420005344, Međimurske Čete 15, 40320 Donja Dubrava zastupanog po punomoćniku Zdenko Fabić</item>
    </derivirana_varijabla>
  </DomainObject.Predmet.ProtuStrankaListFormatedWithAdressOIB>
  <DomainObject.Predmet.ProtuStrankaListNazivFormated>
    <izvorni_sadrzaj>
      <item>INSTALACIJE ZDENKO društvo s ograničenom odgovornošću za usluge</item>
    </izvorni_sadrzaj>
    <derivirana_varijabla naziv="DomainObject.Predmet.ProtuStrankaListNazivFormated_1">
      <item>INSTALACIJE ZDENKO društvo s ograničenom odgovornošću za usluge</item>
    </derivirana_varijabla>
  </DomainObject.Predmet.ProtuStrankaListNazivFormated>
  <DomainObject.Predmet.ProtuStrankaListNazivFormatedOIB>
    <izvorni_sadrzaj>
      <item>INSTALACIJE ZDENKO društvo s ograničenom odgovornošću za usluge, OIB 90420005344</item>
    </izvorni_sadrzaj>
    <derivirana_varijabla naziv="DomainObject.Predmet.ProtuStrankaListNazivFormatedOIB_1">
      <item>INSTALACIJE ZDENKO društvo s ograničenom odgovornošću za usluge, OIB 90420005344</item>
    </derivirana_varijabla>
  </DomainObject.Predmet.ProtuStrankaListNazivFormatedOIB>
  <DomainObject.Predmet.OstaliListFormated>
    <izvorni_sadrzaj>
      <item>sudski registar</item>
      <item>Županijsko državno odvjetništvo u Varaždinu</item>
      <item>Zdenko Fabić punomoćnik sudionika u postupku INSTALACIJE ZDENKO društvo s ograničenom odgovornošću za usluge</item>
    </izvorni_sadrzaj>
    <derivirana_varijabla naziv="DomainObject.Predmet.OstaliListFormated_1">
      <item>sudski registar</item>
      <item>Županijsko državno odvjetništvo u Varaždinu</item>
      <item>Zdenko Fabić punomoćnik sudionika u postupku INSTALACIJE ZDENKO društvo s ograničenom odgovornošću za usluge</item>
    </derivirana_varijabla>
  </DomainObject.Predmet.OstaliListFormated>
  <DomainObject.Predmet.OstaliListFormatedOIB>
    <izvorni_sadrzaj>
      <item>sudski registar</item>
      <item>Županijsko državno odvjetništvo u Varaždinu</item>
      <item>Zdenko Fabić, OIB 37723867302 punomoćnik sudionika u postupku INSTALACIJE ZDENKO društvo s ograničenom odgovornošću za usluge</item>
    </izvorni_sadrzaj>
    <derivirana_varijabla naziv="DomainObject.Predmet.OstaliListFormatedOIB_1">
      <item>sudski registar</item>
      <item>Županijsko državno odvjetništvo u Varaždinu</item>
      <item>Zdenko Fabić, OIB 37723867302 punomoćnik sudionika u postupku INSTALACIJE ZDENKO društvo s ograničenom odgovornošću za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Zdenko Fabić, Međimurske Čete 15, 40320 Donja Dubrava punomoćnik sudionika u postupku INSTALACIJE ZDENKO društvo s ograničenom odgovornošću za usluge</item>
    </izvorni_sadrzaj>
    <derivirana_varijabla naziv="DomainObject.Predmet.OstaliListFormatedWithAdress_1">
      <item>sudski registar</item>
      <item>Županijsko državno odvjetništvo u Varaždinu</item>
      <item>Zdenko Fabić, Međimurske Čete 15, 40320 Donja Dubrava punomoćnik sudionika u postupku INSTALACIJE ZDENKO društvo s ograničenom odgovornošću za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Zdenko Fabić, OIB 37723867302, Međimurske Čete 15, 40320 Donja Dubrava punomoćnik sudionika u postupku INSTALACIJE ZDENKO društvo s ograničenom odgovornošću za usluge</item>
    </izvorni_sadrzaj>
    <derivirana_varijabla naziv="DomainObject.Predmet.OstaliListFormatedWithAdressOIB_1">
      <item>sudski registar</item>
      <item>Županijsko državno odvjetništvo u Varaždinu</item>
      <item>Zdenko Fabić, OIB 37723867302, Međimurske Čete 15, 40320 Donja Dubrava punomoćnik sudionika u postupku INSTALACIJE ZDENKO društvo s ograničenom odgovornošću za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Zdenko Fabić</item>
    </izvorni_sadrzaj>
    <derivirana_varijabla naziv="DomainObject.Predmet.OstaliListNazivFormated_1">
      <item>sudski registar</item>
      <item>Županijsko državno odvjetništvo u Varaždinu</item>
      <item>Zdenko Fabić</item>
    </derivirana_varijabla>
  </DomainObject.Predmet.OstaliListNazivFormated>
  <DomainObject.Predmet.OstaliListNazivFormatedOIB>
    <izvorni_sadrzaj>
      <item>sudski registar</item>
      <item>Županijsko državno odvjetništvo u Varaždinu</item>
      <item>Zdenko Fabić, OIB 37723867302</item>
    </izvorni_sadrzaj>
    <derivirana_varijabla naziv="DomainObject.Predmet.OstaliListNazivFormatedOIB_1">
      <item>sudski registar</item>
      <item>Županijsko državno odvjetništvo u Varaždinu</item>
      <item>Zdenko Fabić, OIB 37723867302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St-695/2016-4</izvorni_sadrzaj>
    <derivirana_varijabla naziv="DomainObject.PoslovniBrojDokumenta_1">St-695/2016-4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INSTALACIJE ZDENKO društvo s ograničenom odgovornošću za usluge</izvorni_sadrzaj>
    <derivirana_varijabla naziv="DomainObject.Predmet.ProtustrankaIDrugi_1">INSTALACIJE ZDENKO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INSTALACIJE ZDENKO društvo s ograničenom odgovornošću za usluge, OIB 90420005344, Međimurske Čete 15, 40320 Donja Dubrava</izvorni_sadrzaj>
    <derivirana_varijabla naziv="DomainObject.Predmet.ProtustrankaIDrugiAdressOIB_1">INSTALACIJE ZDENKO društvo s ograničenom odgovornošću za usluge, OIB 90420005344, Međimurske Čete 15,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INSTALACIJE ZDENKO društvo s ograničenom odgovornošću za usluge</item>
      <item>sudski registar</item>
      <item>Županijsko državno odvjetništvo u Varaždinu</item>
      <item>Zdenko Fabić</item>
    </izvorni_sadrzaj>
    <derivirana_varijabla naziv="DomainObject.Predmet.SudioniciListNaziv_1">
      <item>Financijska agencija</item>
      <item>INSTALACIJE ZDENKO društvo s ograničenom odgovornošću za usluge</item>
      <item>sudski registar</item>
      <item>Županijsko državno odvjetništvo u Varaždinu</item>
      <item>Zdenko Fabić</item>
    </derivirana_varijabla>
  </DomainObject.Predmet.SudioniciListNaziv>
  <DomainObject.Predmet.SudioniciListAdressOIB>
    <izvorni_sadrzaj>
      <item>Financijska agencija, OIB 85821130368</item>
      <item>INSTALACIJE ZDENKO društvo s ograničenom odgovornošću za usluge, OIB 90420005344, Međimurske Čete 15,40320 Donja Dubrava</item>
      <item>sudski registar</item>
      <item>Županijsko državno odvjetništvo u Varaždinu</item>
      <item>Zdenko Fabić, OIB 37723867302, Međimurske Čete 15,40320 Donja Dubrava</item>
    </izvorni_sadrzaj>
    <derivirana_varijabla naziv="DomainObject.Predmet.SudioniciListAdressOIB_1">
      <item>Financijska agencija, OIB 85821130368</item>
      <item>INSTALACIJE ZDENKO društvo s ograničenom odgovornošću za usluge, OIB 90420005344, Međimurske Čete 15,40320 Donja Dubrava</item>
      <item>sudski registar</item>
      <item>Županijsko državno odvjetništvo u Varaždinu</item>
      <item>Zdenko Fabić, OIB 37723867302, Međimurske Čete 15,40320 Donja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D129F-A5C5-4406-BBF7-947BD1C2BC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2204</properties:Characters>
  <properties:Lines>77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2016-09-20T08:08:00Z</cp:lastPrinted>
  <dcterms:modified xmlns:xsi="http://www.w3.org/2001/XMLSchema-instance" xsi:type="dcterms:W3CDTF">2016-09-20T08:08:00Z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St-695/2016-4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