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78d8" w14:paraId="c6478d8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17294" w:rsidP="00AA117C" w:rsidR="00B1729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AA117C" w:rsidP="00AA117C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B17294" w:rsidP="0065129A" w:rsidR="00B1729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671645">
        <w:t>TEPIH-SINT d.o.o., Šibenska 9, Split, OIB: 04426644254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B17294" w:rsidP="0065129A" w:rsidR="00B1729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71645">
        <w:t>TEPIH-SINT d.o.o., Šibenska 9, Split, OIB: 04426644254</w:t>
      </w:r>
      <w:r>
        <w:t xml:space="preserve">, zaprimljen na ovom sudu </w:t>
      </w:r>
      <w:r w:rsidR="00671645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B17294" w:rsidP="00967806" w:rsidR="00B17294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671645">
        <w:t>21</w:t>
      </w:r>
      <w:r>
        <w:t xml:space="preserve">. rujna 2015. godine podnio zahtjev za provedbu skraćenog stečajnog postupka nad dužnikom </w:t>
      </w:r>
      <w:r w:rsidR="00671645">
        <w:t>TEPIH-SINT d.o.o., Šibenska 9, Split, OIB: 04426644254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671645">
        <w:t>668</w:t>
      </w:r>
      <w:r>
        <w:t xml:space="preserve">-1 od </w:t>
      </w:r>
      <w:r w:rsidR="00671645">
        <w:t>20</w:t>
      </w:r>
      <w:r>
        <w:t>. travnja 2015. godine  pokrenut postupak brisanja po čl. 7</w:t>
      </w:r>
      <w:r w:rsidR="00B17294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B17294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026" w:rsidR="00005026">
      <w:r>
        <w:separator/>
      </w:r>
    </w:p>
  </w:endnote>
  <w:endnote w:id="0" w:type="continuationSeparator">
    <w:p w:rsidRDefault="00005026" w:rsidR="00005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026" w:rsidR="00005026">
      <w:r>
        <w:separator/>
      </w:r>
    </w:p>
  </w:footnote>
  <w:footnote w:id="0" w:type="continuationSeparator">
    <w:p w:rsidRDefault="00005026" w:rsidR="00005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546C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C7743E">
      <w:t>269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7743E">
      <w:t>269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26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72614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71645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546C5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A117C"/>
    <w:rsid w:val="00AC4EF2"/>
    <w:rsid w:val="00AC6F04"/>
    <w:rsid w:val="00AD128B"/>
    <w:rsid w:val="00AD2623"/>
    <w:rsid w:val="00AD608A"/>
    <w:rsid w:val="00AE7A63"/>
    <w:rsid w:val="00B04760"/>
    <w:rsid w:val="00B17294"/>
    <w:rsid w:val="00B20CE9"/>
    <w:rsid w:val="00B316F2"/>
    <w:rsid w:val="00B35FF6"/>
    <w:rsid w:val="00B361C1"/>
    <w:rsid w:val="00B41597"/>
    <w:rsid w:val="00B47D8F"/>
    <w:rsid w:val="00B50150"/>
    <w:rsid w:val="00B639DE"/>
    <w:rsid w:val="00B97668"/>
    <w:rsid w:val="00BB5EDE"/>
    <w:rsid w:val="00BC1BB8"/>
    <w:rsid w:val="00BC1EB9"/>
    <w:rsid w:val="00BD37FE"/>
    <w:rsid w:val="00BD6E25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7743E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025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TEPIH-SINT d.o.o. za trgovinu, usluge i export-import</izvorni_sadrzaj>
    <derivirana_varijabla naziv="DomainObject.Predmet.ProtustrankaFormated_1">  TEPIH-SINT d.o.o. za trgovinu, usluge i export-import</derivirana_varijabla>
  </DomainObject.Predmet.ProtustrankaFormated>
  <DomainObject.Predmet.ProtustrankaFormatedOIB>
    <izvorni_sadrzaj>  TEPIH-SINT d.o.o. za trgovinu, usluge i export-import, OIB 04426644254</izvorni_sadrzaj>
    <derivirana_varijabla naziv="DomainObject.Predmet.ProtustrankaFormatedOIB_1">  TEPIH-SINT d.o.o. za trgovinu, usluge i export-import, OIB 04426644254</derivirana_varijabla>
  </DomainObject.Predmet.ProtustrankaFormatedOIB>
  <DomainObject.Predmet.ProtustrankaFormatedWithAdress>
    <izvorni_sadrzaj> TEPIH-SINT d.o.o. za trgovinu, usluge i export-import, Šibenska Ulica 9, 21000 Split</izvorni_sadrzaj>
    <derivirana_varijabla naziv="DomainObject.Predmet.ProtustrankaFormatedWithAdress_1"> TEPIH-SINT d.o.o. za trgovinu, usluge i export-import, Šibenska Ulica 9, 21000 Split</derivirana_varijabla>
  </DomainObject.Predmet.ProtustrankaFormatedWithAdress>
  <DomainObject.Predmet.ProtustrankaFormatedWithAdressOIB>
    <izvorni_sadrzaj> TEPIH-SINT d.o.o. za trgovinu, usluge i export-import, OIB 04426644254, Šibenska Ulica 9, 21000 Split</izvorni_sadrzaj>
    <derivirana_varijabla naziv="DomainObject.Predmet.ProtustrankaFormatedWithAdressOIB_1"> TEPIH-SINT d.o.o. za trgovinu, usluge i export-import, OIB 04426644254, Šibenska Ulica 9, 21000 Split</derivirana_varijabla>
  </DomainObject.Predmet.ProtustrankaFormatedWithAdressOIB>
  <DomainObject.Predmet.ProtustrankaWithAdress>
    <izvorni_sadrzaj>TEPIH-SINT d.o.o. za trgovinu, usluge i export-import Šibenska Ulica 9, 21000 Split</izvorni_sadrzaj>
    <derivirana_varijabla naziv="DomainObject.Predmet.ProtustrankaWithAdress_1">TEPIH-SINT d.o.o. za trgovinu, usluge i export-import Šibenska Ulica 9, 21000 Split</derivirana_varijabla>
  </DomainObject.Predmet.ProtustrankaWithAdress>
  <DomainObject.Predmet.ProtustrankaWithAdressOIB>
    <izvorni_sadrzaj>TEPIH-SINT d.o.o. za trgovinu, usluge i export-import, OIB 04426644254, Šibenska Ulica 9, 21000 Split</izvorni_sadrzaj>
    <derivirana_varijabla naziv="DomainObject.Predmet.ProtustrankaWithAdressOIB_1">TEPIH-SINT d.o.o. za trgovinu, usluge i export-import, OIB 04426644254, Šibenska Ulica 9, 21000 Split</derivirana_varijabla>
  </DomainObject.Predmet.ProtustrankaWithAdressOIB>
  <DomainObject.Predmet.ProtustrankaNazivFormated>
    <izvorni_sadrzaj>TEPIH-SINT d.o.o. za trgovinu, usluge i export-import</izvorni_sadrzaj>
    <derivirana_varijabla naziv="DomainObject.Predmet.ProtustrankaNazivFormated_1">TEPIH-SINT d.o.o. za trgovinu, usluge i export-import</derivirana_varijabla>
  </DomainObject.Predmet.ProtustrankaNazivFormated>
  <DomainObject.Predmet.ProtustrankaNazivFormatedOIB>
    <izvorni_sadrzaj>TEPIH-SINT d.o.o. za trgovinu, usluge i export-import, OIB 04426644254</izvorni_sadrzaj>
    <derivirana_varijabla naziv="DomainObject.Predmet.ProtustrankaNazivFormatedOIB_1">TEPIH-SINT d.o.o. za trgovinu, usluge i export-import, OIB 04426644254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179685.01</izvorni_sadrzaj>
    <derivirana_varijabla naziv="DomainObject.Predmet.TrenutnaVrijednost_1">179685.01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TEPIH-SINT d.o.o. za trgovinu, usluge i export-import</item>
    </izvorni_sadrzaj>
    <derivirana_varijabla naziv="DomainObject.Predmet.ProtuStrankaListFormated_1">
      <item>TEPIH-SINT d.o.o. za trgovinu, usluge i export-import</item>
    </derivirana_varijabla>
  </DomainObject.Predmet.ProtuStrankaListFormated>
  <DomainObject.Predmet.ProtuStrankaListFormatedOIB>
    <izvorni_sadrzaj>
      <item>TEPIH-SINT d.o.o. za trgovinu, usluge i export-import, OIB 04426644254</item>
    </izvorni_sadrzaj>
    <derivirana_varijabla naziv="DomainObject.Predmet.ProtuStrankaListFormatedOIB_1">
      <item>TEPIH-SINT d.o.o. za trgovinu, usluge i export-import, OIB 04426644254</item>
    </derivirana_varijabla>
  </DomainObject.Predmet.ProtuStrankaListFormatedOIB>
  <DomainObject.Predmet.ProtuStrankaListFormatedWithAdress>
    <izvorni_sadrzaj>
      <item>TEPIH-SINT d.o.o. za trgovinu, usluge i export-import, Šibenska Ulica 9, 21000 Split</item>
    </izvorni_sadrzaj>
    <derivirana_varijabla naziv="DomainObject.Predmet.ProtuStrankaListFormatedWithAdress_1">
      <item>TEPIH-SINT d.o.o. za trgovinu, usluge i export-import, Šibenska Ulica 9, 21000 Split</item>
    </derivirana_varijabla>
  </DomainObject.Predmet.ProtuStrankaListFormatedWithAdress>
  <DomainObject.Predmet.ProtuStrankaListFormatedWithAdressOIB>
    <izvorni_sadrzaj>
      <item>TEPIH-SINT d.o.o. za trgovinu, usluge i export-import, OIB 04426644254, Šibenska Ulica 9, 21000 Split</item>
    </izvorni_sadrzaj>
    <derivirana_varijabla naziv="DomainObject.Predmet.ProtuStrankaListFormatedWithAdressOIB_1">
      <item>TEPIH-SINT d.o.o. za trgovinu, usluge i export-import, OIB 04426644254, Šibenska Ulica 9, 21000 Split</item>
    </derivirana_varijabla>
  </DomainObject.Predmet.ProtuStrankaListFormatedWithAdressOIB>
  <DomainObject.Predmet.ProtuStrankaListNazivFormated>
    <izvorni_sadrzaj>
      <item>TEPIH-SINT d.o.o. za trgovinu, usluge i export-import</item>
    </izvorni_sadrzaj>
    <derivirana_varijabla naziv="DomainObject.Predmet.ProtuStrankaListNazivFormated_1">
      <item>TEPIH-SINT d.o.o. za trgovinu, usluge i export-import</item>
    </derivirana_varijabla>
  </DomainObject.Predmet.ProtuStrankaListNazivFormated>
  <DomainObject.Predmet.ProtuStrankaListNazivFormatedOIB>
    <izvorni_sadrzaj>
      <item>TEPIH-SINT d.o.o. za trgovinu, usluge i export-import, OIB 04426644254</item>
    </izvorni_sadrzaj>
    <derivirana_varijabla naziv="DomainObject.Predmet.ProtuStrankaListNazivFormatedOIB_1">
      <item>TEPIH-SINT d.o.o. za trgovinu, usluge i export-import, OIB 04426644254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TEPIH-SINT d.o.o. za trgovinu, usluge i export-import</izvorni_sadrzaj>
    <derivirana_varijabla naziv="DomainObject.Predmet.ProtustrankaIDrugi_1">TEPIH-SINT d.o.o. za trgovinu, usluge i export-import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TEPIH-SINT d.o.o. za trgovinu, usluge i export-import, OIB 04426644254, Šibenska Ulica 9, 21000 Split</izvorni_sadrzaj>
    <derivirana_varijabla naziv="DomainObject.Predmet.ProtustrankaIDrugiAdressOIB_1">TEPIH-SINT d.o.o. za trgovinu, usluge i export-import, OIB 04426644254, Šibenska Ulica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TEPIH-SINT d.o.o. za trgovinu, usluge i export-import</item>
    </izvorni_sadrzaj>
    <derivirana_varijabla naziv="DomainObject.Predmet.SudioniciListNaziv_1">
      <item>FINA SPLIT</item>
      <item>TEPIH-SINT d.o.o. za trgovinu, usluge i export-import</item>
    </derivirana_varijabla>
  </DomainObject.Predmet.SudioniciListNaziv>
  <DomainObject.Predmet.SudioniciListAdressOIB>
    <izvorni_sadrzaj>
      <item>FINA SPLIT, Mažuranićevo šetalište 24 b,21000 Split</item>
      <item>TEPIH-SINT d.o.o. za trgovinu, usluge i export-import, OIB 04426644254, Šibenska Ulica 9,21000 Split</item>
    </izvorni_sadrzaj>
    <derivirana_varijabla naziv="DomainObject.Predmet.SudioniciListAdressOIB_1">
      <item>FINA SPLIT, Mažuranićevo šetalište 24 b,21000 Split</item>
      <item>TEPIH-SINT d.o.o. za trgovinu, usluge i export-import, OIB 04426644254, Šibenska Ulica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04426644254</item>
    </izvorni_sadrzaj>
    <derivirana_varijabla naziv="DomainObject.Predmet.SudioniciListNazivOIB_1">
      <item>, OIB null</item>
      <item>, OIB 04426644254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10FC8-8090-44A9-B4D8-188F942CD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1927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2015-10-28T11:42:00Z</dcterms:created>
  <dc:creator>nmarkovic</dc:creator>
  <cp:lastModifiedBy>Katarina Mikulić</cp:lastModifiedBy>
  <cp:lastPrinted>2015-10-29T07:56:00Z</cp:lastPrinted>
  <dcterms:modified xmlns:xsi="http://www.w3.org/2001/XMLSchema-instance" xsi:type="dcterms:W3CDTF">2015-10-29T09:37:00Z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