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ca60" w14:paraId="d72ca60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5D229A">
        <w:rPr>
          <w:b/>
        </w:rPr>
        <w:t>2</w:t>
      </w:r>
      <w:r w:rsidR="00A27486">
        <w:rPr>
          <w:b/>
        </w:rPr>
        <w:t>3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A27486">
        <w:t xml:space="preserve"> INTERIJERI TRPUTEC d.o.o., za trgovinu, iz Zagreba, </w:t>
      </w:r>
      <w:proofErr w:type="spellStart"/>
      <w:r w:rsidR="00A27486">
        <w:t>Grmošćica</w:t>
      </w:r>
      <w:proofErr w:type="spellEnd"/>
      <w:r w:rsidR="00A27486">
        <w:t xml:space="preserve"> desna 42, OIB 52006665122,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27486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27486">
        <w:t xml:space="preserve">INTERIJERI  TRPUTEC d.o.o., za trgovinu, iz Zagreba, </w:t>
      </w:r>
      <w:proofErr w:type="spellStart"/>
      <w:r w:rsidR="00A27486">
        <w:t>Grmošćica</w:t>
      </w:r>
      <w:proofErr w:type="spellEnd"/>
      <w:r w:rsidR="00A27486">
        <w:t xml:space="preserve"> desna 42, OIB 52006665122</w:t>
      </w:r>
      <w:r w:rsidR="00595BD7">
        <w:t xml:space="preserve"> </w:t>
      </w:r>
      <w:r w:rsidR="00A27486">
        <w:t>.</w:t>
      </w:r>
    </w:p>
    <w:p w:rsidRDefault="00595BD7" w:rsidP="009C5627" w:rsidR="001F774E">
      <w:r>
        <w:t xml:space="preserve"> </w:t>
      </w:r>
    </w:p>
    <w:p w:rsidRDefault="006F33D5" w:rsidP="005D229A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A27486">
        <w:t xml:space="preserve"> 23.113,66 </w:t>
      </w:r>
      <w:r w:rsidR="005D229A">
        <w:t xml:space="preserve">kn. </w:t>
      </w:r>
    </w:p>
    <w:p w:rsidRDefault="005D229A" w:rsidP="005D229A" w:rsidR="005D229A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A70EB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TRPUTEC d.o.o. zastupanog po punomoćniku Manuela Trputec; Dražen Trputec</izvorni_sadrzaj>
    <derivirana_varijabla naziv="DomainObject.Predmet.ProtustrankaFormated_1">  INTERIJERI TRPUTEC d.o.o. zastupanog po punomoćniku Manuela Trputec; Dražen Trputec</derivirana_varijabla>
  </DomainObject.Predmet.ProtustrankaFormated>
  <DomainObject.Predmet.ProtustrankaFormatedOIB>
    <izvorni_sadrzaj>  INTERIJERI TRPUTEC d.o.o., OIB 52006665122 zastupanog po punomoćniku Manuela Trputec; Dražen Trputec</izvorni_sadrzaj>
    <derivirana_varijabla naziv="DomainObject.Predmet.ProtustrankaFormatedOIB_1">  INTERIJERI TRPUTEC d.o.o., OIB 52006665122 zastupanog po punomoćniku Manuela Trputec; Dražen Trputec</derivirana_varijabla>
  </DomainObject.Predmet.ProtustrankaFormatedOIB>
  <DomainObject.Predmet.ProtustrankaFormatedWithAdress>
    <izvorni_sadrzaj> INTERIJERI TRPUTEC d.o.o., Grmoščica desna 42, 10000 Zagreb zastupanog po punomoćniku Manuela Trputec; Dražen Trputec</izvorni_sadrzaj>
    <derivirana_varijabla naziv="DomainObject.Predmet.ProtustrankaFormatedWithAdress_1"> INTERIJERI TRPUTEC d.o.o., Grmoščica desna 42, 10000 Zagreb zastupanog po punomoćniku Manuela Trputec; Dražen Trputec</derivirana_varijabla>
  </DomainObject.Predmet.ProtustrankaFormatedWithAdress>
  <DomainObject.Predmet.ProtustrankaFormatedWithAdressOIB>
    <izvorni_sadrzaj> INTERIJERI TRPUTEC d.o.o., OIB 52006665122, Grmoščica desna 42, 10000 Zagreb zastupanog po punomoćniku Manuela Trputec; Dražen Trputec</izvorni_sadrzaj>
    <derivirana_varijabla naziv="DomainObject.Predmet.ProtustrankaFormatedWithAdressOIB_1"> INTERIJERI TRPUTEC d.o.o., OIB 52006665122, Grmoščica desna 42, 10000 Zagreb zastupanog po punomoćniku Manuela Trputec; Dražen Trputec</derivirana_varijabla>
  </DomainObject.Predmet.ProtustrankaFormatedWithAdressOIB>
  <DomainObject.Predmet.ProtustrankaWithAdress>
    <izvorni_sadrzaj>INTERIJERI TRPUTEC d.o.o. Grmoščica desna 42, 10000 Zagreb</izvorni_sadrzaj>
    <derivirana_varijabla naziv="DomainObject.Predmet.ProtustrankaWithAdress_1">INTERIJERI TRPUTEC d.o.o. Grmoščica desna 42, 10000 Zagreb</derivirana_varijabla>
  </DomainObject.Predmet.ProtustrankaWithAdress>
  <DomainObject.Predmet.ProtustrankaWithAdressOIB>
    <izvorni_sadrzaj>INTERIJERI TRPUTEC d.o.o., OIB 52006665122, Grmoščica desna 42, 10000 Zagreb</izvorni_sadrzaj>
    <derivirana_varijabla naziv="DomainObject.Predmet.ProtustrankaWithAdressOIB_1">INTERIJERI TRPUTEC d.o.o., OIB 52006665122, Grmoščica desna 42, 10000 Zagreb</derivirana_varijabla>
  </DomainObject.Predmet.ProtustrankaWithAdressOIB>
  <DomainObject.Predmet.ProtustrankaNazivFormated>
    <izvorni_sadrzaj>INTERIJERI TRPUTEC d.o.o.</izvorni_sadrzaj>
    <derivirana_varijabla naziv="DomainObject.Predmet.ProtustrankaNazivFormated_1">INTERIJERI TRPUTEC d.o.o.</derivirana_varijabla>
  </DomainObject.Predmet.ProtustrankaNazivFormated>
  <DomainObject.Predmet.ProtustrankaNazivFormatedOIB>
    <izvorni_sadrzaj>INTERIJERI TRPUTEC d.o.o., OIB 52006665122</izvorni_sadrzaj>
    <derivirana_varijabla naziv="DomainObject.Predmet.ProtustrankaNazivFormatedOIB_1">INTERIJERI TRPUTEC d.o.o., OIB 52006665122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TRPUTEC d.o.o. zastupanog po punomoćniku Manuela Trputec; Dražen Trputec</item>
    </izvorni_sadrzaj>
    <derivirana_varijabla naziv="DomainObject.Predmet.ProtuStrankaListFormated_1">
      <item>INTERIJERI TRPUTEC d.o.o. zastupanog po punomoćniku Manuela Trputec; Dražen Trputec</item>
    </derivirana_varijabla>
  </DomainObject.Predmet.ProtuStrankaListFormated>
  <DomainObject.Predmet.ProtuStrankaListFormatedOIB>
    <izvorni_sadrzaj>
      <item>INTERIJERI TRPUTEC d.o.o., OIB 52006665122 zastupanog po punomoćniku Manuela Trputec; Dražen Trputec</item>
    </izvorni_sadrzaj>
    <derivirana_varijabla naziv="DomainObject.Predmet.ProtuStrankaListFormatedOIB_1">
      <item>INTERIJERI TRPUTEC d.o.o., OIB 52006665122 zastupanog po punomoćniku Manuela Trputec; Dražen Trputec</item>
    </derivirana_varijabla>
  </DomainObject.Predmet.ProtuStrankaListFormatedOIB>
  <DomainObject.Predmet.ProtuStrankaListFormatedWithAdress>
    <izvorni_sadrzaj>
      <item>INTERIJERI TRPUTEC d.o.o., Grmoščica desna 42, 10000 Zagreb zastupanog po punomoćniku Manuela Trputec; Dražen Trputec</item>
    </izvorni_sadrzaj>
    <derivirana_varijabla naziv="DomainObject.Predmet.ProtuStrankaListFormatedWithAdress_1">
      <item>INTERIJERI TRPUTEC d.o.o., Grmoščica desna 42, 10000 Zagreb zastupanog po punomoćniku Manuela Trputec; Dražen Trputec</item>
    </derivirana_varijabla>
  </DomainObject.Predmet.ProtuStrankaListFormatedWithAdress>
  <DomainObject.Predmet.ProtuStrankaListFormatedWithAdressOIB>
    <izvorni_sadrzaj>
      <item>INTERIJERI TRPUTEC d.o.o., OIB 52006665122, Grmoščica desna 42, 10000 Zagreb zastupanog po punomoćniku Manuela Trputec; Dražen Trputec</item>
    </izvorni_sadrzaj>
    <derivirana_varijabla naziv="DomainObject.Predmet.ProtuStrankaListFormatedWithAdressOIB_1">
      <item>INTERIJERI TRPUTEC d.o.o., OIB 52006665122, Grmoščica desna 42, 10000 Zagreb zastupanog po punomoćniku Manuela Trputec; Dražen Trputec</item>
    </derivirana_varijabla>
  </DomainObject.Predmet.ProtuStrankaListFormatedWithAdressOIB>
  <DomainObject.Predmet.ProtuStrankaListNazivFormated>
    <izvorni_sadrzaj>
      <item>INTERIJERI TRPUTEC d.o.o.</item>
    </izvorni_sadrzaj>
    <derivirana_varijabla naziv="DomainObject.Predmet.ProtuStrankaListNazivFormated_1">
      <item>INTERIJERI TRPUTEC d.o.o.</item>
    </derivirana_varijabla>
  </DomainObject.Predmet.ProtuStrankaListNazivFormated>
  <DomainObject.Predmet.ProtuStrankaListNazivFormatedOIB>
    <izvorni_sadrzaj>
      <item>INTERIJERI TRPUTEC d.o.o., OIB 52006665122</item>
    </izvorni_sadrzaj>
    <derivirana_varijabla naziv="DomainObject.Predmet.ProtuStrankaListNazivFormatedOIB_1">
      <item>INTERIJERI TRPUTEC d.o.o., OIB 52006665122</item>
    </derivirana_varijabla>
  </DomainObject.Predmet.ProtuStrankaListNazivFormatedOIB>
  <DomainObject.Predmet.OstaliListFormated>
    <izvorni_sadrzaj>
      <item>Manuela Trputec punomoćnik sudionika u postupku INTERIJERI TRPUTEC d.o.o.</item>
      <item>Dražen Trputec punomoćnik sudionika u postupku INTERIJERI TRPUTEC d.o.o.</item>
    </izvorni_sadrzaj>
    <derivirana_varijabla naziv="DomainObject.Predmet.OstaliListFormated_1">
      <item>Manuela Trputec punomoćnik sudionika u postupku INTERIJERI TRPUTEC d.o.o.</item>
      <item>Dražen Trputec punomoćnik sudionika u postupku INTERIJERI TRPUTEC d.o.o.</item>
    </derivirana_varijabla>
  </DomainObject.Predmet.OstaliListFormated>
  <DomainObject.Predmet.OstaliListFormatedOIB>
    <izvorni_sadrzaj>
      <item>Manuela Trputec, OIB 82432865759 punomoćnik sudionika u postupku INTERIJERI TRPUTEC d.o.o.</item>
      <item>Dražen Trputec, OIB 52093935755 punomoćnik sudionika u postupku INTERIJERI TRPUTEC d.o.o.</item>
    </izvorni_sadrzaj>
    <derivirana_varijabla naziv="DomainObject.Predmet.OstaliListFormatedOIB_1">
      <item>Manuela Trputec, OIB 82432865759 punomoćnik sudionika u postupku INTERIJERI TRPUTEC d.o.o.</item>
      <item>Dražen Trputec, OIB 52093935755 punomoćnik sudionika u postupku INTERIJERI TRPUTEC d.o.o.</item>
    </derivirana_varijabla>
  </DomainObject.Predmet.OstaliListFormatedOIB>
  <DomainObject.Predmet.OstaliListFormatedWithAdress>
    <izvorni_sadrzaj>
      <item>Manuela Trputec, Osječka 45/5, 10000 Zagreb punomoćnik sudionika u postupku INTERIJERI TRPUTEC d.o.o.</item>
      <item>Dražen Trputec, Grmoščica desna 42, 10000 Zagreb punomoćnik sudionika u postupku INTERIJERI TRPUTEC d.o.o.</item>
    </izvorni_sadrzaj>
    <derivirana_varijabla naziv="DomainObject.Predmet.OstaliListFormatedWithAdress_1">
      <item>Manuela Trputec, Osječka 45/5, 10000 Zagreb punomoćnik sudionika u postupku INTERIJERI TRPUTEC d.o.o.</item>
      <item>Dražen Trputec, Grmoščica desna 42, 10000 Zagreb punomoćnik sudionika u postupku INTERIJERI TRPUTEC d.o.o.</item>
    </derivirana_varijabla>
  </DomainObject.Predmet.OstaliListFormatedWithAdress>
  <DomainObject.Predmet.OstaliListFormatedWithAdressOIB>
    <izvorni_sadrzaj>
      <item>Manuela Trputec, OIB 82432865759, Osječka 45/5, 10000 Zagreb punomoćnik sudionika u postupku INTERIJERI TRPUTEC d.o.o.</item>
      <item>Dražen Trputec, OIB 52093935755, Grmoščica desna 42, 10000 Zagreb punomoćnik sudionika u postupku INTERIJERI TRPUTEC d.o.o.</item>
    </izvorni_sadrzaj>
    <derivirana_varijabla naziv="DomainObject.Predmet.OstaliListFormatedWithAdressOIB_1">
      <item>Manuela Trputec, OIB 82432865759, Osječka 45/5, 10000 Zagreb punomoćnik sudionika u postupku INTERIJERI TRPUTEC d.o.o.</item>
      <item>Dražen Trputec, OIB 52093935755, Grmoščica desna 42, 10000 Zagreb punomoćnik sudionika u postupku INTERIJERI TRPUTEC d.o.o.</item>
    </derivirana_varijabla>
  </DomainObject.Predmet.OstaliListFormatedWithAdressOIB>
  <DomainObject.Predmet.OstaliListNazivFormated>
    <izvorni_sadrzaj>
      <item>Manuela Trputec</item>
      <item>Dražen Trputec</item>
    </izvorni_sadrzaj>
    <derivirana_varijabla naziv="DomainObject.Predmet.OstaliListNazivFormated_1">
      <item>Manuela Trputec</item>
      <item>Dražen Trputec</item>
    </derivirana_varijabla>
  </DomainObject.Predmet.OstaliListNazivFormated>
  <DomainObject.Predmet.OstaliListNazivFormatedOIB>
    <izvorni_sadrzaj>
      <item>Manuela Trputec, OIB 82432865759</item>
      <item>Dražen Trputec, OIB 52093935755</item>
    </izvorni_sadrzaj>
    <derivirana_varijabla naziv="DomainObject.Predmet.OstaliListNazivFormatedOIB_1">
      <item>Manuela Trputec, OIB 82432865759</item>
      <item>Dražen Trputec, OIB 52093935755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TRPUTEC d.o.o.</izvorni_sadrzaj>
    <derivirana_varijabla naziv="DomainObject.Predmet.ProtustrankaIDrugi_1">INTERIJERI TRPUTEC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INTERIJERI TRPUTEC d.o.o., OIB 52006665122, Grmoščica desna 42, 10000 Zagreb</izvorni_sadrzaj>
    <derivirana_varijabla naziv="DomainObject.Predmet.ProtustrankaIDrugiAdressOIB_1">INTERIJERI TRPUTEC d.o.o., OIB 52006665122, Grmoščica desna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TRPUTEC d.o.o.</item>
      <item>Manuela Trputec</item>
      <item>Dražen Trputec</item>
    </izvorni_sadrzaj>
    <derivirana_varijabla naziv="DomainObject.Predmet.SudioniciListNaziv_1">
      <item>FINA Regionalni centar Zagreb</item>
      <item>INTERIJERI TRPUTEC d.o.o.</item>
      <item>Manuela Trputec</item>
      <item>Dražen Trputec</item>
    </derivirana_varijabla>
  </DomainObject.Predmet.SudioniciListNaziv>
  <DomainObject.Predmet.SudioniciListAdressOIB>
    <izvorni_sadrzaj>
      <item>FINA Regionalni centar Zagreb, OIB 85821130368, Trg svibanjskih žrtava 1995.1,10000 Zagreb</item>
      <item>INTERIJERI TRPUTEC d.o.o., OIB 52006665122, Grmoščica desna 42,10000 Zagreb</item>
      <item>Manuela Trputec, OIB 82432865759, Osječka 45/5,10000 Zagreb</item>
      <item>Dražen Trputec, OIB 52093935755, Grmoščica desna 42,10000 Zagreb</item>
    </izvorni_sadrzaj>
    <derivirana_varijabla naziv="DomainObject.Predmet.SudioniciListAdressOIB_1">
      <item>FINA Regionalni centar Zagreb, OIB 85821130368, Trg svibanjskih žrtava 1995.1,10000 Zagreb</item>
      <item>INTERIJERI TRPUTEC d.o.o., OIB 52006665122, Grmoščica desna 42,10000 Zagreb</item>
      <item>Manuela Trputec, OIB 82432865759, Osječka 45/5,10000 Zagreb</item>
      <item>Dražen Trputec, OIB 52093935755, Grmoščica desna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52006665122</item>
      <item>, OIB 82432865759</item>
      <item>, OIB 52093935755</item>
    </izvorni_sadrzaj>
    <derivirana_varijabla naziv="DomainObject.Predmet.SudioniciListNazivOIB_1">
      <item>, OIB 85821130368</item>
      <item>, OIB 52006665122</item>
      <item>, OIB 82432865759</item>
      <item>, OIB 52093935755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1381</properties:Characters>
  <properties:Lines>41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