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1695" w14:paraId="561169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79F4">
        <w:t>5072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579F4">
        <w:t xml:space="preserve">14.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40319">
        <w:t xml:space="preserve">FAB-MAU-NET d.o.o., Zagreb, Šeferova 10 </w:t>
      </w:r>
      <w:r w:rsidR="00AC4528">
        <w:t>(OIB</w:t>
      </w:r>
      <w:r w:rsidR="00CB0338">
        <w:t>:</w:t>
      </w:r>
      <w:r w:rsidR="00140319">
        <w:t xml:space="preserve"> 57991274632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40319">
        <w:t xml:space="preserve">190.322,14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579F4">
        <w:t xml:space="preserve">14.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79F4"/>
    <w:rsid w:val="0007056B"/>
    <w:rsid w:val="000D387C"/>
    <w:rsid w:val="00111057"/>
    <w:rsid w:val="00114EAD"/>
    <w:rsid w:val="0014031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3F7F74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B23F0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5072</izvorni_sadrzaj>
    <derivirana_varijabla naziv="DomainObject.Predmet.Broj_1">5072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St-5072/2015</izvorni_sadrzaj>
    <derivirana_varijabla naziv="DomainObject.Predmet.OznakaBroj_1">St-5072/2015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FAB-MAU-NET d.o.o. zastupanog po punomoćniku Antoneta Markaj</izvorni_sadrzaj>
    <derivirana_varijabla naziv="DomainObject.Predmet.ProtustrankaFormated_1">  FAB-MAU-NET d.o.o. zastupanog po punomoćniku Antoneta Markaj</derivirana_varijabla>
  </DomainObject.Predmet.ProtustrankaFormated>
  <DomainObject.Predmet.ProtustrankaFormatedOIB>
    <izvorni_sadrzaj>  FAB-MAU-NET d.o.o., OIB 57991274632 zastupanog po punomoćniku Antoneta Markaj</izvorni_sadrzaj>
    <derivirana_varijabla naziv="DomainObject.Predmet.ProtustrankaFormatedOIB_1">  FAB-MAU-NET d.o.o., OIB 57991274632 zastupanog po punomoćniku Antoneta Markaj</derivirana_varijabla>
  </DomainObject.Predmet.ProtustrankaFormatedOIB>
  <DomainObject.Predmet.ProtustrankaFormatedWithAdress>
    <izvorni_sadrzaj> FAB-MAU-NET d.o.o., Šeferova 10, 10000 Zagreb zastupanog po punomoćniku Antoneta Markaj</izvorni_sadrzaj>
    <derivirana_varijabla naziv="DomainObject.Predmet.ProtustrankaFormatedWithAdress_1"> FAB-MAU-NET d.o.o., Šeferova 10, 10000 Zagreb zastupanog po punomoćniku Antoneta Markaj</derivirana_varijabla>
  </DomainObject.Predmet.ProtustrankaFormatedWithAdress>
  <DomainObject.Predmet.ProtustrankaFormatedWithAdressOIB>
    <izvorni_sadrzaj> FAB-MAU-NET d.o.o., OIB 57991274632, Šeferova 10, 10000 Zagreb zastupanog po punomoćniku Antoneta Markaj</izvorni_sadrzaj>
    <derivirana_varijabla naziv="DomainObject.Predmet.ProtustrankaFormatedWithAdressOIB_1"> FAB-MAU-NET d.o.o., OIB 57991274632, Šeferova 10, 10000 Zagreb zastupanog po punomoćniku Antoneta Markaj</derivirana_varijabla>
  </DomainObject.Predmet.ProtustrankaFormatedWithAdressOIB>
  <DomainObject.Predmet.ProtustrankaWithAdress>
    <izvorni_sadrzaj>FAB-MAU-NET d.o.o. Šeferova 10, 10000 Zagreb</izvorni_sadrzaj>
    <derivirana_varijabla naziv="DomainObject.Predmet.ProtustrankaWithAdress_1">FAB-MAU-NET d.o.o. Šeferova 10, 10000 Zagreb</derivirana_varijabla>
  </DomainObject.Predmet.ProtustrankaWithAdress>
  <DomainObject.Predmet.ProtustrankaWithAdressOIB>
    <izvorni_sadrzaj>FAB-MAU-NET d.o.o., OIB 57991274632, Šeferova 10, 10000 Zagreb</izvorni_sadrzaj>
    <derivirana_varijabla naziv="DomainObject.Predmet.ProtustrankaWithAdressOIB_1">FAB-MAU-NET d.o.o., OIB 57991274632, Šeferova 10, 10000 Zagreb</derivirana_varijabla>
  </DomainObject.Predmet.ProtustrankaWithAdressOIB>
  <DomainObject.Predmet.ProtustrankaNazivFormated>
    <izvorni_sadrzaj>FAB-MAU-NET d.o.o.</izvorni_sadrzaj>
    <derivirana_varijabla naziv="DomainObject.Predmet.ProtustrankaNazivFormated_1">FAB-MAU-NET d.o.o.</derivirana_varijabla>
  </DomainObject.Predmet.ProtustrankaNazivFormated>
  <DomainObject.Predmet.ProtustrankaNazivFormatedOIB>
    <izvorni_sadrzaj>FAB-MAU-NET d.o.o., OIB 57991274632</izvorni_sadrzaj>
    <derivirana_varijabla naziv="DomainObject.Predmet.ProtustrankaNazivFormatedOIB_1">FAB-MAU-NET d.o.o., OIB 57991274632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FAB-MAU-NET d.o.o. zastupanog po punomoćniku Antoneta Markaj</item>
    </izvorni_sadrzaj>
    <derivirana_varijabla naziv="DomainObject.Predmet.ProtuStrankaListFormated_1">
      <item>FAB-MAU-NET d.o.o. zastupanog po punomoćniku Antoneta Markaj</item>
    </derivirana_varijabla>
  </DomainObject.Predmet.ProtuStrankaListFormated>
  <DomainObject.Predmet.ProtuStrankaListFormatedOIB>
    <izvorni_sadrzaj>
      <item>FAB-MAU-NET d.o.o., OIB 57991274632 zastupanog po punomoćniku Antoneta Markaj</item>
    </izvorni_sadrzaj>
    <derivirana_varijabla naziv="DomainObject.Predmet.ProtuStrankaListFormatedOIB_1">
      <item>FAB-MAU-NET d.o.o., OIB 57991274632 zastupanog po punomoćniku Antoneta Markaj</item>
    </derivirana_varijabla>
  </DomainObject.Predmet.ProtuStrankaListFormatedOIB>
  <DomainObject.Predmet.ProtuStrankaListFormatedWithAdress>
    <izvorni_sadrzaj>
      <item>FAB-MAU-NET d.o.o., Šeferova 10, 10000 Zagreb zastupanog po punomoćniku Antoneta Markaj</item>
    </izvorni_sadrzaj>
    <derivirana_varijabla naziv="DomainObject.Predmet.ProtuStrankaListFormatedWithAdress_1">
      <item>FAB-MAU-NET d.o.o., Šeferova 10, 10000 Zagreb zastupanog po punomoćniku Antoneta Markaj</item>
    </derivirana_varijabla>
  </DomainObject.Predmet.ProtuStrankaListFormatedWithAdress>
  <DomainObject.Predmet.ProtuStrankaListFormatedWithAdressOIB>
    <izvorni_sadrzaj>
      <item>FAB-MAU-NET d.o.o., OIB 57991274632, Šeferova 10, 10000 Zagreb zastupanog po punomoćniku Antoneta Markaj</item>
    </izvorni_sadrzaj>
    <derivirana_varijabla naziv="DomainObject.Predmet.ProtuStrankaListFormatedWithAdressOIB_1">
      <item>FAB-MAU-NET d.o.o., OIB 57991274632, Šeferova 10, 10000 Zagreb zastupanog po punomoćniku Antoneta Markaj</item>
    </derivirana_varijabla>
  </DomainObject.Predmet.ProtuStrankaListFormatedWithAdressOIB>
  <DomainObject.Predmet.ProtuStrankaListNazivFormated>
    <izvorni_sadrzaj>
      <item>FAB-MAU-NET d.o.o.</item>
    </izvorni_sadrzaj>
    <derivirana_varijabla naziv="DomainObject.Predmet.ProtuStrankaListNazivFormated_1">
      <item>FAB-MAU-NET d.o.o.</item>
    </derivirana_varijabla>
  </DomainObject.Predmet.ProtuStrankaListNazivFormated>
  <DomainObject.Predmet.ProtuStrankaListNazivFormatedOIB>
    <izvorni_sadrzaj>
      <item>FAB-MAU-NET d.o.o., OIB 57991274632</item>
    </izvorni_sadrzaj>
    <derivirana_varijabla naziv="DomainObject.Predmet.ProtuStrankaListNazivFormatedOIB_1">
      <item>FAB-MAU-NET d.o.o., OIB 57991274632</item>
    </derivirana_varijabla>
  </DomainObject.Predmet.ProtuStrankaListNazivFormatedOIB>
  <DomainObject.Predmet.OstaliListFormated>
    <izvorni_sadrzaj>
      <item>Antoneta Markaj punomoćnik sudionika u postupku FAB-MAU-NET d.o.o.</item>
    </izvorni_sadrzaj>
    <derivirana_varijabla naziv="DomainObject.Predmet.OstaliListFormated_1">
      <item>Antoneta Markaj punomoćnik sudionika u postupku FAB-MAU-NET d.o.o.</item>
    </derivirana_varijabla>
  </DomainObject.Predmet.OstaliListFormated>
  <DomainObject.Predmet.OstaliListFormatedOIB>
    <izvorni_sadrzaj>
      <item>Antoneta Markaj, OIB 88645586649 punomoćnik sudionika u postupku FAB-MAU-NET d.o.o.</item>
    </izvorni_sadrzaj>
    <derivirana_varijabla naziv="DomainObject.Predmet.OstaliListFormatedOIB_1">
      <item>Antoneta Markaj, OIB 88645586649 punomoćnik sudionika u postupku FAB-MAU-NET d.o.o.</item>
    </derivirana_varijabla>
  </DomainObject.Predmet.OstaliListFormatedOIB>
  <DomainObject.Predmet.OstaliListFormatedWithAdress>
    <izvorni_sadrzaj>
      <item>Antoneta Markaj, Šeferova 10, 10000 Zagreb punomoćnik sudionika u postupku FAB-MAU-NET d.o.o.</item>
    </izvorni_sadrzaj>
    <derivirana_varijabla naziv="DomainObject.Predmet.OstaliListFormatedWithAdress_1">
      <item>Antoneta Markaj, Šeferova 10, 10000 Zagreb punomoćnik sudionika u postupku FAB-MAU-NET d.o.o.</item>
    </derivirana_varijabla>
  </DomainObject.Predmet.OstaliListFormatedWithAdress>
  <DomainObject.Predmet.OstaliListFormatedWithAdressOIB>
    <izvorni_sadrzaj>
      <item>Antoneta Markaj, OIB 88645586649, Šeferova 10, 10000 Zagreb punomoćnik sudionika u postupku FAB-MAU-NET d.o.o.</item>
    </izvorni_sadrzaj>
    <derivirana_varijabla naziv="DomainObject.Predmet.OstaliListFormatedWithAdressOIB_1">
      <item>Antoneta Markaj, OIB 88645586649, Šeferova 10, 10000 Zagreb punomoćnik sudionika u postupku FAB-MAU-NET d.o.o.</item>
    </derivirana_varijabla>
  </DomainObject.Predmet.OstaliListFormatedWithAdressOIB>
  <DomainObject.Predmet.OstaliListNazivFormated>
    <izvorni_sadrzaj>
      <item>Antoneta Markaj</item>
    </izvorni_sadrzaj>
    <derivirana_varijabla naziv="DomainObject.Predmet.OstaliListNazivFormated_1">
      <item>Antoneta Markaj</item>
    </derivirana_varijabla>
  </DomainObject.Predmet.OstaliListNazivFormated>
  <DomainObject.Predmet.OstaliListNazivFormatedOIB>
    <izvorni_sadrzaj>
      <item>Antoneta Markaj, OIB 88645586649</item>
    </izvorni_sadrzaj>
    <derivirana_varijabla naziv="DomainObject.Predmet.OstaliListNazivFormatedOIB_1">
      <item>Antoneta Markaj, OIB 88645586649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FAB-MAU-NET d.o.o.</izvorni_sadrzaj>
    <derivirana_varijabla naziv="DomainObject.Predmet.ProtustrankaIDrugi_1">FAB-MAU-NET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FAB-MAU-NET d.o.o., OIB 57991274632, Šeferova 10, 10000 Zagreb</izvorni_sadrzaj>
    <derivirana_varijabla naziv="DomainObject.Predmet.ProtustrankaIDrugiAdressOIB_1">FAB-MAU-NET d.o.o., OIB 57991274632,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FAB-MAU-NET d.o.o.</item>
      <item>FINA Regionalni centar Zagreb</item>
      <item>Antoneta Markaj</item>
    </izvorni_sadrzaj>
    <derivirana_varijabla naziv="DomainObject.Predmet.SudioniciListNaziv_1">
      <item>FAB-MAU-NET d.o.o.</item>
      <item>FINA Regionalni centar Zagreb</item>
      <item>Antoneta Markaj</item>
    </derivirana_varijabla>
  </DomainObject.Predmet.SudioniciListNaziv>
  <DomainObject.Predmet.SudioniciListAdressOIB>
    <izvorni_sadrzaj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izvorni_sadrzaj>
    <derivirana_varijabla naziv="DomainObject.Predmet.SudioniciListAdressOIB_1">
      <item>FAB-MAU-NET d.o.o., OIB 57991274632, Šeferova 10,10000 Zagreb</item>
      <item>FINA Regionalni centar Zagreb, OIB 85821130368, Trg svibanjskih žrtava 1995. 1,10000 Zagreb</item>
      <item>Antoneta Markaj, OIB 88645586649, Šeferova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57991274632</item>
      <item>, OIB 85821130368</item>
      <item>, OIB 88645586649</item>
    </izvorni_sadrzaj>
    <derivirana_varijabla naziv="DomainObject.Predmet.SudioniciListNazivOIB_1">
      <item>, OIB 57991274632</item>
      <item>, OIB 85821130368</item>
      <item>, OIB 88645586649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2015-12-14T07:57:00Z</dcterms:created>
  <dc:creator>ilukac</dc:creator>
  <cp:lastModifiedBy>Anita Ban</cp:lastModifiedBy>
  <cp:lastPrinted>2015-11-18T13:13:00Z</cp:lastPrinted>
  <dcterms:modified xmlns:xsi="http://www.w3.org/2001/XMLSchema-instance" xsi:type="dcterms:W3CDTF">2015-12-14T08:03:00Z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