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92f84" w14:paraId="e592f84" w:rsidRDefault="005C7EDD" w:rsidP="00910611" w:rsidR="005C7EDD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7EDD" w:rsidP="00910611" w:rsidR="005C7EDD" w:rsidRPr="005C7EDD">
      <w:pPr>
        <w:rPr>
          <w:rFonts w:hAnsi="Times New Roman" w:ascii="Times New Roman"/>
          <w:b w:val="false"/>
        </w:rPr>
      </w:pPr>
      <w:r>
        <w:rPr>
          <w:rFonts w:eastAsia="MS Mincho"/>
        </w:rPr>
        <w:t xml:space="preserve">   </w:t>
      </w:r>
      <w:r w:rsidRPr="005C7EDD">
        <w:rPr>
          <w:rFonts w:eastAsia="MS Mincho" w:hAnsi="Times New Roman" w:ascii="Times New Roman"/>
          <w:b w:val="false"/>
        </w:rPr>
        <w:t>REPUBLIKA HRVATSKA</w:t>
      </w:r>
    </w:p>
    <w:p w:rsidRDefault="005C7EDD" w:rsidP="00910611" w:rsidR="005C7EDD" w:rsidRPr="005C7EDD">
      <w:pPr>
        <w:rPr>
          <w:rFonts w:hAnsi="Times New Roman" w:ascii="Times New Roman"/>
          <w:b w:val="false"/>
        </w:rPr>
      </w:pPr>
      <w:r w:rsidRPr="005C7EDD">
        <w:rPr>
          <w:rFonts w:eastAsia="MS Mincho" w:hAnsi="Times New Roman" w:ascii="Times New Roman"/>
          <w:b w:val="false"/>
        </w:rPr>
        <w:t>TRGOVAČKI SUD U RIJECI</w:t>
      </w:r>
    </w:p>
    <w:p w:rsidRDefault="005C7EDD" w:rsidR="005C7EDD" w:rsidRPr="005C7EDD">
      <w:pPr>
        <w:rPr>
          <w:rFonts w:eastAsia="MS Mincho" w:hAnsi="Times New Roman" w:ascii="Times New Roman"/>
          <w:b w:val="false"/>
        </w:rPr>
      </w:pPr>
      <w:r w:rsidRPr="005C7EDD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5C61BD" w:rsidP="00F8611B" w:rsidR="005C7ED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7000B6" w:rsidRPr="007000B6">
        <w:rPr>
          <w:rFonts w:hAnsi="Times New Roman" w:ascii="Times New Roman"/>
        </w:rPr>
        <w:t>ALNIMA društvo s ograničenom odgovornošću za trgovinu, građevinarstvo i poslovanje nekretninama, Rijeka, Ciottina 22, OIB 08126140572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483D0A">
        <w:rPr>
          <w:rFonts w:hAnsi="Times New Roman" w:ascii="Times New Roman"/>
          <w:b w:val="false"/>
        </w:rPr>
        <w:t>06</w:t>
      </w:r>
      <w:r w:rsidR="001F7D78">
        <w:rPr>
          <w:rFonts w:hAnsi="Times New Roman" w:ascii="Times New Roman"/>
          <w:b w:val="false"/>
        </w:rPr>
        <w:t>. svibnja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7000B6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7000B6" w:rsidRPr="007000B6">
        <w:rPr>
          <w:rFonts w:hAnsi="Times New Roman" w:ascii="Times New Roman"/>
          <w:bCs/>
        </w:rPr>
        <w:t>ALNIMA društvo s ograničenom odgovornošću za trgovinu, građevinarstvo i poslovanje nekretninama, Rijeka, Ciottina 22, OIB 08126140572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483D0A">
        <w:rPr>
          <w:rFonts w:hAnsi="Times New Roman" w:ascii="Times New Roman"/>
          <w:b w:val="false"/>
        </w:rPr>
        <w:t>06</w:t>
      </w:r>
      <w:r w:rsidR="001F7D78">
        <w:rPr>
          <w:rFonts w:hAnsi="Times New Roman" w:ascii="Times New Roman"/>
          <w:b w:val="false"/>
        </w:rPr>
        <w:t>. svibnja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1632EE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1632EE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F7D78" w:rsidR="00D5273F" w:rsidRPr="001F7D78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7E6D08">
        <w:rPr>
          <w:rFonts w:hAnsi="Times New Roman" w:ascii="Times New Roman"/>
          <w:b w:val="false"/>
        </w:rPr>
        <w:t xml:space="preserve"> Hrvoje Kraljičković, Zagreb, Trg hrvatskih velikana 4, OIB 63875916042. 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7000B6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7000B6" w:rsidRPr="007000B6">
        <w:rPr>
          <w:rFonts w:hAnsi="Times New Roman" w:ascii="Times New Roman"/>
        </w:rPr>
        <w:t>ALNIMA društvo</w:t>
      </w:r>
      <w:r w:rsidR="007000B6">
        <w:rPr>
          <w:rFonts w:hAnsi="Times New Roman" w:ascii="Times New Roman"/>
        </w:rPr>
        <w:t xml:space="preserve"> s ograničenom odgovornošću za </w:t>
      </w:r>
      <w:r w:rsidR="007000B6" w:rsidRPr="007000B6">
        <w:rPr>
          <w:rFonts w:hAnsi="Times New Roman" w:ascii="Times New Roman"/>
        </w:rPr>
        <w:t>trgovinu, građevinarstvo i poslovanje nekretninama, Rijeka, Ciottina 22, OIB 08126140572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483D0A">
        <w:rPr>
          <w:rFonts w:hAnsi="Times New Roman" w:ascii="Times New Roman"/>
          <w:b w:val="false"/>
        </w:rPr>
        <w:t>20</w:t>
      </w:r>
      <w:r w:rsidR="001F7D78">
        <w:rPr>
          <w:rFonts w:hAnsi="Times New Roman" w:ascii="Times New Roman"/>
          <w:b w:val="false"/>
        </w:rPr>
        <w:t>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7000B6" w:rsidRPr="007000B6">
        <w:rPr>
          <w:rFonts w:hAnsi="Times New Roman" w:ascii="Times New Roman"/>
          <w:b w:val="false"/>
        </w:rPr>
        <w:t>ALNIMA društvo s ograničenom odgovornošću za trgovinu, građevinarstvo i poslovanje nekretninama, Rijeka, Ciottina 22, OIB 08126140572</w:t>
      </w:r>
      <w:r w:rsidR="00F05C76" w:rsidRPr="00F05C76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7E6D08" w:rsidP="00D5273F" w:rsidR="007E6D08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F05C76">
        <w:rPr>
          <w:rFonts w:hAnsi="Times New Roman" w:ascii="Times New Roman"/>
          <w:b w:val="false"/>
        </w:rPr>
        <w:t>29. prosinca</w:t>
      </w:r>
      <w:r>
        <w:rPr>
          <w:rFonts w:hAnsi="Times New Roman" w:ascii="Times New Roman"/>
          <w:b w:val="false"/>
        </w:rPr>
        <w:t xml:space="preserve"> 201</w:t>
      </w:r>
      <w:r w:rsidR="00F05C76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483D0A">
        <w:rPr>
          <w:rFonts w:hAnsi="Times New Roman" w:ascii="Times New Roman"/>
          <w:b w:val="false"/>
        </w:rPr>
        <w:t>06</w:t>
      </w:r>
      <w:r w:rsidR="001F7D78">
        <w:rPr>
          <w:rFonts w:hAnsi="Times New Roman" w:ascii="Times New Roman"/>
          <w:b w:val="false"/>
        </w:rPr>
        <w:t>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1B2130" w:rsidR="007B46A8" w:rsidRPr="00340734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E6D08" w:rsidP="00042D66" w:rsidR="007E6D08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Raiffeisenbank Austria d.d. Zagreb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62497C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7E6D08">
        <w:rPr>
          <w:rFonts w:hAnsi="Times New Roman" w:ascii="Times New Roman"/>
          <w:b w:val="false"/>
          <w:sz w:val="20"/>
          <w:szCs w:val="20"/>
        </w:rPr>
        <w:t xml:space="preserve">Kraljičković Hrvoje 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</w:t>
      </w:r>
      <w:r w:rsidR="001F7D78">
        <w:rPr>
          <w:rFonts w:hAnsi="Times New Roman" w:ascii="Times New Roman"/>
          <w:b w:val="false"/>
          <w:sz w:val="20"/>
          <w:szCs w:val="20"/>
        </w:rPr>
        <w:t>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483D0A">
        <w:rPr>
          <w:rFonts w:hAnsi="Times New Roman" w:ascii="Times New Roman"/>
          <w:b w:val="false"/>
          <w:sz w:val="20"/>
          <w:szCs w:val="20"/>
        </w:rPr>
        <w:t>06</w:t>
      </w:r>
      <w:r w:rsidR="001F7D78">
        <w:rPr>
          <w:rFonts w:hAnsi="Times New Roman" w:ascii="Times New Roman"/>
          <w:b w:val="false"/>
          <w:sz w:val="20"/>
          <w:szCs w:val="20"/>
        </w:rPr>
        <w:t>.5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5C7EDD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7000B6">
      <w:rPr>
        <w:rFonts w:hAnsi="Times New Roman" w:ascii="Times New Roman"/>
      </w:rPr>
      <w:t>841</w:t>
    </w:r>
    <w:r w:rsidR="00C42EF1">
      <w:rPr>
        <w:rFonts w:hAnsi="Times New Roman" w:ascii="Times New Roman"/>
      </w:rPr>
      <w:t>/2015-</w:t>
    </w:r>
    <w:r w:rsidR="007000B6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067"/>
    <w:rsid w:val="000D2A78"/>
    <w:rsid w:val="00105385"/>
    <w:rsid w:val="0011065F"/>
    <w:rsid w:val="00112565"/>
    <w:rsid w:val="001165C5"/>
    <w:rsid w:val="001212B4"/>
    <w:rsid w:val="001361A3"/>
    <w:rsid w:val="00154CF4"/>
    <w:rsid w:val="001632EE"/>
    <w:rsid w:val="001B2130"/>
    <w:rsid w:val="001E3AFA"/>
    <w:rsid w:val="001F7D78"/>
    <w:rsid w:val="00213D07"/>
    <w:rsid w:val="0021570C"/>
    <w:rsid w:val="00230010"/>
    <w:rsid w:val="00261446"/>
    <w:rsid w:val="00263BAF"/>
    <w:rsid w:val="00291F8A"/>
    <w:rsid w:val="002D5DEF"/>
    <w:rsid w:val="002F56B2"/>
    <w:rsid w:val="00307C82"/>
    <w:rsid w:val="00333469"/>
    <w:rsid w:val="00333F51"/>
    <w:rsid w:val="00340734"/>
    <w:rsid w:val="003502CE"/>
    <w:rsid w:val="003B32EC"/>
    <w:rsid w:val="003D0DDA"/>
    <w:rsid w:val="003F3CB6"/>
    <w:rsid w:val="0044220C"/>
    <w:rsid w:val="00462F58"/>
    <w:rsid w:val="00483D0A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5C7EDD"/>
    <w:rsid w:val="00600871"/>
    <w:rsid w:val="0062497C"/>
    <w:rsid w:val="00645F24"/>
    <w:rsid w:val="00650462"/>
    <w:rsid w:val="00681DEF"/>
    <w:rsid w:val="006A6685"/>
    <w:rsid w:val="006D1F7E"/>
    <w:rsid w:val="007000B6"/>
    <w:rsid w:val="007165A4"/>
    <w:rsid w:val="00736740"/>
    <w:rsid w:val="0076240F"/>
    <w:rsid w:val="0078206E"/>
    <w:rsid w:val="007829B2"/>
    <w:rsid w:val="007B46A8"/>
    <w:rsid w:val="007E0BC6"/>
    <w:rsid w:val="007E6D08"/>
    <w:rsid w:val="007F2F32"/>
    <w:rsid w:val="007F7E10"/>
    <w:rsid w:val="00843A4B"/>
    <w:rsid w:val="00845715"/>
    <w:rsid w:val="008477D7"/>
    <w:rsid w:val="00863CD1"/>
    <w:rsid w:val="00872EA4"/>
    <w:rsid w:val="008C6259"/>
    <w:rsid w:val="008F6A30"/>
    <w:rsid w:val="009154F3"/>
    <w:rsid w:val="00926181"/>
    <w:rsid w:val="0094425D"/>
    <w:rsid w:val="00970E25"/>
    <w:rsid w:val="0099736D"/>
    <w:rsid w:val="009F13AB"/>
    <w:rsid w:val="009F6AD1"/>
    <w:rsid w:val="00A1629D"/>
    <w:rsid w:val="00A50178"/>
    <w:rsid w:val="00A5199E"/>
    <w:rsid w:val="00A978AA"/>
    <w:rsid w:val="00AD727D"/>
    <w:rsid w:val="00B94AB0"/>
    <w:rsid w:val="00BC3350"/>
    <w:rsid w:val="00BD366E"/>
    <w:rsid w:val="00C024CA"/>
    <w:rsid w:val="00C05689"/>
    <w:rsid w:val="00C0606D"/>
    <w:rsid w:val="00C16818"/>
    <w:rsid w:val="00C42EF1"/>
    <w:rsid w:val="00C4398D"/>
    <w:rsid w:val="00C5212E"/>
    <w:rsid w:val="00C7411F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719F7"/>
    <w:rsid w:val="00EB2305"/>
    <w:rsid w:val="00EE2783"/>
    <w:rsid w:val="00F05C76"/>
    <w:rsid w:val="00F14F45"/>
    <w:rsid w:val="00F15E68"/>
    <w:rsid w:val="00F214AE"/>
    <w:rsid w:val="00F61D81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7E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E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ED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E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E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7E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E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ED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E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E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St-841/2015</izvorni_sadrzaj>
    <derivirana_varijabla naziv="DomainObject.Predmet.OznakaBroj_1">St-841/2015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ALNIMA d.o.o.  Rijeka</izvorni_sadrzaj>
    <derivirana_varijabla naziv="DomainObject.Predmet.ProtustrankaFormated_1">  ALNIMA d.o.o.  Rijeka</derivirana_varijabla>
  </DomainObject.Predmet.ProtustrankaFormated>
  <DomainObject.Predmet.ProtustrankaFormatedOIB>
    <izvorni_sadrzaj>  ALNIMA d.o.o.  Rijeka, OIB 08126140572</izvorni_sadrzaj>
    <derivirana_varijabla naziv="DomainObject.Predmet.ProtustrankaFormatedOIB_1">  ALNIMA d.o.o.  Rijeka, OIB 08126140572</derivirana_varijabla>
  </DomainObject.Predmet.ProtustrankaFormatedOIB>
  <DomainObject.Predmet.ProtustrankaFormatedWithAdress>
    <izvorni_sadrzaj> ALNIMA d.o.o.  Rijeka, Ciottina 22, 51000 Rijeka</izvorni_sadrzaj>
    <derivirana_varijabla naziv="DomainObject.Predmet.ProtustrankaFormatedWithAdress_1"> ALNIMA d.o.o.  Rijeka, Ciottina 22, 51000 Rijeka</derivirana_varijabla>
  </DomainObject.Predmet.ProtustrankaFormatedWithAdress>
  <DomainObject.Predmet.ProtustrankaFormatedWithAdressOIB>
    <izvorni_sadrzaj> ALNIMA d.o.o.  Rijeka, OIB 08126140572, Ciottina 22, 51000 Rijeka</izvorni_sadrzaj>
    <derivirana_varijabla naziv="DomainObject.Predmet.ProtustrankaFormatedWithAdressOIB_1"> ALNIMA d.o.o.  Rijeka, OIB 08126140572, Ciottina 22, 51000 Rijeka</derivirana_varijabla>
  </DomainObject.Predmet.ProtustrankaFormatedWithAdressOIB>
  <DomainObject.Predmet.ProtustrankaWithAdress>
    <izvorni_sadrzaj>ALNIMA d.o.o.  Rijeka Ciottina 22, 51000 Rijeka</izvorni_sadrzaj>
    <derivirana_varijabla naziv="DomainObject.Predmet.ProtustrankaWithAdress_1">ALNIMA d.o.o.  Rijeka Ciottina 22, 51000 Rijeka</derivirana_varijabla>
  </DomainObject.Predmet.ProtustrankaWithAdress>
  <DomainObject.Predmet.ProtustrankaWithAdressOIB>
    <izvorni_sadrzaj>ALNIMA d.o.o.  Rijeka, OIB 08126140572, Ciottina 22, 51000 Rijeka</izvorni_sadrzaj>
    <derivirana_varijabla naziv="DomainObject.Predmet.ProtustrankaWithAdressOIB_1">ALNIMA d.o.o.  Rijeka, OIB 08126140572, Ciottina 22, 51000 Rijeka</derivirana_varijabla>
  </DomainObject.Predmet.ProtustrankaWithAdressOIB>
  <DomainObject.Predmet.ProtustrankaNazivFormated>
    <izvorni_sadrzaj>ALNIMA d.o.o.  Rijeka</izvorni_sadrzaj>
    <derivirana_varijabla naziv="DomainObject.Predmet.ProtustrankaNazivFormated_1">ALNIMA d.o.o.  Rijeka</derivirana_varijabla>
  </DomainObject.Predmet.ProtustrankaNazivFormated>
  <DomainObject.Predmet.ProtustrankaNazivFormatedOIB>
    <izvorni_sadrzaj>ALNIMA d.o.o.  Rijeka, OIB 08126140572</izvorni_sadrzaj>
    <derivirana_varijabla naziv="DomainObject.Predmet.ProtustrankaNazivFormatedOIB_1">ALNIMA d.o.o.  Rijeka, OIB 08126140572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ALNIMA d.o.o.  Rijeka</item>
    </izvorni_sadrzaj>
    <derivirana_varijabla naziv="DomainObject.Predmet.ProtuStrankaListFormated_1">
      <item>ALNIMA d.o.o.  Rijeka</item>
    </derivirana_varijabla>
  </DomainObject.Predmet.ProtuStrankaListFormated>
  <DomainObject.Predmet.ProtuStrankaListFormatedOIB>
    <izvorni_sadrzaj>
      <item>ALNIMA d.o.o.  Rijeka, OIB 08126140572</item>
    </izvorni_sadrzaj>
    <derivirana_varijabla naziv="DomainObject.Predmet.ProtuStrankaListFormatedOIB_1">
      <item>ALNIMA d.o.o.  Rijeka, OIB 08126140572</item>
    </derivirana_varijabla>
  </DomainObject.Predmet.ProtuStrankaListFormatedOIB>
  <DomainObject.Predmet.ProtuStrankaListFormatedWithAdress>
    <izvorni_sadrzaj>
      <item>ALNIMA d.o.o.  Rijeka, Ciottina 22, 51000 Rijeka</item>
    </izvorni_sadrzaj>
    <derivirana_varijabla naziv="DomainObject.Predmet.ProtuStrankaListFormatedWithAdress_1">
      <item>ALNIMA d.o.o.  Rijeka, Ciottina 22, 51000 Rijeka</item>
    </derivirana_varijabla>
  </DomainObject.Predmet.ProtuStrankaListFormatedWithAdress>
  <DomainObject.Predmet.ProtuStrankaListFormatedWithAdressOIB>
    <izvorni_sadrzaj>
      <item>ALNIMA d.o.o.  Rijeka, OIB 08126140572, Ciottina 22, 51000 Rijeka</item>
    </izvorni_sadrzaj>
    <derivirana_varijabla naziv="DomainObject.Predmet.ProtuStrankaListFormatedWithAdressOIB_1">
      <item>ALNIMA d.o.o.  Rijeka, OIB 08126140572, Ciottina 22, 51000 Rijeka</item>
    </derivirana_varijabla>
  </DomainObject.Predmet.ProtuStrankaListFormatedWithAdressOIB>
  <DomainObject.Predmet.ProtuStrankaListNazivFormated>
    <izvorni_sadrzaj>
      <item>ALNIMA d.o.o.  Rijeka</item>
    </izvorni_sadrzaj>
    <derivirana_varijabla naziv="DomainObject.Predmet.ProtuStrankaListNazivFormated_1">
      <item>ALNIMA d.o.o.  Rijeka</item>
    </derivirana_varijabla>
  </DomainObject.Predmet.ProtuStrankaListNazivFormated>
  <DomainObject.Predmet.ProtuStrankaListNazivFormatedOIB>
    <izvorni_sadrzaj>
      <item>ALNIMA d.o.o.  Rijeka, OIB 08126140572</item>
    </izvorni_sadrzaj>
    <derivirana_varijabla naziv="DomainObject.Predmet.ProtuStrankaListNazivFormatedOIB_1">
      <item>ALNIMA d.o.o.  Rijeka, OIB 08126140572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ALNIMA d.o.o.  Rijeka</izvorni_sadrzaj>
    <derivirana_varijabla naziv="DomainObject.Predmet.ProtustrankaIDrugi_1">ALNIMA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ALNIMA d.o.o.  Rijeka, OIB 08126140572, Ciottina 22, 51000 Rijeka</izvorni_sadrzaj>
    <derivirana_varijabla naziv="DomainObject.Predmet.ProtustrankaIDrugiAdressOIB_1">ALNIMA d.o.o.  Rijeka, OIB 08126140572, Ciottina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ALNIMA d.o.o.  Rijeka</item>
    </izvorni_sadrzaj>
    <derivirana_varijabla naziv="DomainObject.Predmet.SudioniciListNaziv_1">
      <item>FINA Rijeka</item>
      <item>ALNIMA d.o.o.  Rijeka</item>
    </derivirana_varijabla>
  </DomainObject.Predmet.SudioniciListNaziv>
  <DomainObject.Predmet.SudioniciListAdressOIB>
    <izvorni_sadrzaj>
      <item>FINA Rijeka, OIB 85821130368, Frana Kurelca 8,51000 Rijeka</item>
      <item>ALNIMA d.o.o.  Rijeka, OIB 08126140572, Ciottina 22,51000 Rijeka</item>
    </izvorni_sadrzaj>
    <derivirana_varijabla naziv="DomainObject.Predmet.SudioniciListAdressOIB_1">
      <item>FINA Rijeka, OIB 85821130368, Frana Kurelca 8,51000 Rijeka</item>
      <item>ALNIMA d.o.o.  Rijeka, OIB 08126140572, Ciottina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08126140572</item>
    </izvorni_sadrzaj>
    <derivirana_varijabla naziv="DomainObject.Predmet.SudioniciListNazivOIB_1">
      <item>, OIB 85821130368</item>
      <item>, OIB 08126140572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BC088C-2CC4-4BAC-8EBC-6837258C94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531</properties:Words>
  <properties:Characters>3024</properties:Characters>
  <properties:Lines>90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2016-05-06T08:49:00Z</dcterms:created>
  <dc:creator>ksarlija</dc:creator>
  <cp:lastModifiedBy>Jasna Radulović</cp:lastModifiedBy>
  <cp:lastPrinted>2016-05-06T08:50:00Z</cp:lastPrinted>
  <dcterms:modified xmlns:xsi="http://www.w3.org/2001/XMLSchema-instance" xsi:type="dcterms:W3CDTF">2016-05-06T08:53:00Z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