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a07c" w14:paraId="637a07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97A7D">
        <w:t>10</w:t>
      </w:r>
      <w:r w:rsidR="005F1EDA">
        <w:t>55</w:t>
      </w:r>
      <w:r w:rsidR="00301800">
        <w:t>/16</w:t>
      </w:r>
      <w:r w:rsidR="005F1EDA">
        <w:t>-6</w:t>
      </w:r>
      <w:r w:rsidR="0040522B">
        <w:t xml:space="preserve">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5F1EDA" w:rsidRPr="005F1EDA">
        <w:t>GOD 90 d.o.o. za proizvodnju i trgovinu, Zagreb, M. Rešetara 30, MBS: 080243442, OIB: 33414458627</w:t>
      </w:r>
      <w:r w:rsidR="00231648">
        <w:t xml:space="preserve">, dana </w:t>
      </w:r>
      <w:r w:rsidR="000164D6">
        <w:t>2</w:t>
      </w:r>
      <w:r w:rsidR="00697A7D">
        <w:t>8</w:t>
      </w:r>
      <w:r w:rsidR="000164D6">
        <w:t>. lipnja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5F1EDA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5F1EDA" w:rsidRPr="005F1EDA">
        <w:t>GOD 90 d.o.o. za proizvodnju i trgovinu, Zagreb, M. Rešetara 30, MBS: 080243442, OIB: 33414458627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5F1EDA">
        <w:t>Mladen Beljo, Vukovar, Zagrebačka 17, OIB: 76591147167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5F1EDA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5F1EDA" w:rsidRPr="005F1EDA">
        <w:t>GOD 90 d.o.o. za proizvodnju i trgovinu, Zagreb, M. Rešetara 30, MBS: 080243442, OIB: 33414458627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5F1EDA">
        <w:t>25</w:t>
      </w:r>
      <w:r w:rsidR="00FD2895">
        <w:t xml:space="preserve">. </w:t>
      </w:r>
      <w:r w:rsidR="00481F9A">
        <w:t>siječnja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5F1EDA" w:rsidRPr="005F1EDA">
        <w:t>GOD 90 d.o.o. za proizvodnju i trgovinu, Zagreb, M. Rešetara 30, MBS: 080243442, OIB: 33414458627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74665E">
        <w:t>6. svibnja</w:t>
      </w:r>
      <w:r w:rsidR="00647F1F">
        <w:t xml:space="preserve"> 2016</w:t>
      </w:r>
      <w:r>
        <w:t>. objavio oglas na mrežnoj stranici e-Oglasna ploča sudova pod posl. brojem St-</w:t>
      </w:r>
      <w:r w:rsidR="00DE677D">
        <w:t>10</w:t>
      </w:r>
      <w:r w:rsidR="005F1EDA">
        <w:t>55</w:t>
      </w:r>
      <w:r w:rsidR="00485A62">
        <w:t>/16-4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St-</w:t>
      </w:r>
      <w:r w:rsidR="00F92412">
        <w:t>10</w:t>
      </w:r>
      <w:r w:rsidR="005F1EDA">
        <w:t>55</w:t>
      </w:r>
      <w:r w:rsidR="00647F1F">
        <w:t>/16</w:t>
      </w:r>
      <w:r w:rsidR="005F1EDA">
        <w:t>-6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9D33A7">
        <w:t>28</w:t>
      </w:r>
      <w:r w:rsidR="000164D6">
        <w:t>. lipnja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15/8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73DC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E787E"/>
    <w:rsid w:val="0074665E"/>
    <w:rsid w:val="00785BDD"/>
    <w:rsid w:val="00814F19"/>
    <w:rsid w:val="008D47E0"/>
    <w:rsid w:val="008D7500"/>
    <w:rsid w:val="00917B69"/>
    <w:rsid w:val="009D33A7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73DC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3DC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DC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DC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73DC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3DC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DC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DC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St-1055/2016</izvorni_sadrzaj>
    <derivirana_varijabla naziv="DomainObject.Predmet.OznakaBroj_1">St-1055/2016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90 d.o.o.</izvorni_sadrzaj>
    <derivirana_varijabla naziv="DomainObject.Predmet.ProtustrankaFormated_1">  GOD 90 d.o.o.</derivirana_varijabla>
  </DomainObject.Predmet.ProtustrankaFormated>
  <DomainObject.Predmet.ProtustrankaFormatedOIB>
    <izvorni_sadrzaj>  GOD 90 d.o.o., OIB 33414458627</izvorni_sadrzaj>
    <derivirana_varijabla naziv="DomainObject.Predmet.ProtustrankaFormatedOIB_1">  GOD 90 d.o.o., OIB 33414458627</derivirana_varijabla>
  </DomainObject.Predmet.ProtustrankaFormatedOIB>
  <DomainObject.Predmet.ProtustrankaFormatedWithAdress>
    <izvorni_sadrzaj> GOD 90 d.o.o., Milana Rešetara 30, 10000 Zagreb</izvorni_sadrzaj>
    <derivirana_varijabla naziv="DomainObject.Predmet.ProtustrankaFormatedWithAdress_1"> GOD 90 d.o.o., Milana Rešetara 30, 10000 Zagreb</derivirana_varijabla>
  </DomainObject.Predmet.ProtustrankaFormatedWithAdress>
  <DomainObject.Predmet.ProtustrankaFormatedWithAdressOIB>
    <izvorni_sadrzaj> GOD 90 d.o.o., OIB 33414458627, Milana Rešetara 30, 10000 Zagreb</izvorni_sadrzaj>
    <derivirana_varijabla naziv="DomainObject.Predmet.ProtustrankaFormatedWithAdressOIB_1"> GOD 90 d.o.o., OIB 33414458627, Milana Rešetara 30, 10000 Zagreb</derivirana_varijabla>
  </DomainObject.Predmet.ProtustrankaFormatedWithAdressOIB>
  <DomainObject.Predmet.ProtustrankaWithAdress>
    <izvorni_sadrzaj>GOD 90 d.o.o. Milana Rešetara 30, 10000 Zagreb</izvorni_sadrzaj>
    <derivirana_varijabla naziv="DomainObject.Predmet.ProtustrankaWithAdress_1">GOD 90 d.o.o. Milana Rešetara 30, 10000 Zagreb</derivirana_varijabla>
  </DomainObject.Predmet.ProtustrankaWithAdress>
  <DomainObject.Predmet.ProtustrankaWithAdressOIB>
    <izvorni_sadrzaj>GOD 90 d.o.o., OIB 33414458627, Milana Rešetara 30, 10000 Zagreb</izvorni_sadrzaj>
    <derivirana_varijabla naziv="DomainObject.Predmet.ProtustrankaWithAdressOIB_1">GOD 90 d.o.o., OIB 33414458627, Milana Rešetara 30, 10000 Zagreb</derivirana_varijabla>
  </DomainObject.Predmet.ProtustrankaWithAdressOIB>
  <DomainObject.Predmet.ProtustrankaNazivFormated>
    <izvorni_sadrzaj>GOD 90 d.o.o.</izvorni_sadrzaj>
    <derivirana_varijabla naziv="DomainObject.Predmet.ProtustrankaNazivFormated_1">GOD 90 d.o.o.</derivirana_varijabla>
  </DomainObject.Predmet.ProtustrankaNazivFormated>
  <DomainObject.Predmet.ProtustrankaNazivFormatedOIB>
    <izvorni_sadrzaj>GOD 90 d.o.o., OIB 33414458627</izvorni_sadrzaj>
    <derivirana_varijabla naziv="DomainObject.Predmet.ProtustrankaNazivFormatedOIB_1">GOD 90 d.o.o., OIB 33414458627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 90 d.o.o.</item>
    </izvorni_sadrzaj>
    <derivirana_varijabla naziv="DomainObject.Predmet.ProtuStrankaListFormated_1">
      <item>GOD 90 d.o.o.</item>
    </derivirana_varijabla>
  </DomainObject.Predmet.ProtuStrankaListFormated>
  <DomainObject.Predmet.ProtuStrankaListFormatedOIB>
    <izvorni_sadrzaj>
      <item>GOD 90 d.o.o., OIB 33414458627</item>
    </izvorni_sadrzaj>
    <derivirana_varijabla naziv="DomainObject.Predmet.ProtuStrankaListFormatedOIB_1">
      <item>GOD 90 d.o.o., OIB 33414458627</item>
    </derivirana_varijabla>
  </DomainObject.Predmet.ProtuStrankaListFormatedOIB>
  <DomainObject.Predmet.ProtuStrankaListFormatedWithAdress>
    <izvorni_sadrzaj>
      <item>GOD 90 d.o.o., Milana Rešetara 30, 10000 Zagreb</item>
    </izvorni_sadrzaj>
    <derivirana_varijabla naziv="DomainObject.Predmet.ProtuStrankaListFormatedWithAdress_1">
      <item>GOD 90 d.o.o., Milana Rešetara 30, 10000 Zagreb</item>
    </derivirana_varijabla>
  </DomainObject.Predmet.ProtuStrankaListFormatedWithAdress>
  <DomainObject.Predmet.ProtuStrankaListFormatedWithAdressOIB>
    <izvorni_sadrzaj>
      <item>GOD 90 d.o.o., OIB 33414458627, Milana Rešetara 30, 10000 Zagreb</item>
    </izvorni_sadrzaj>
    <derivirana_varijabla naziv="DomainObject.Predmet.ProtuStrankaListFormatedWithAdressOIB_1">
      <item>GOD 90 d.o.o., OIB 33414458627, Milana Rešetara 30, 10000 Zagreb</item>
    </derivirana_varijabla>
  </DomainObject.Predmet.ProtuStrankaListFormatedWithAdressOIB>
  <DomainObject.Predmet.ProtuStrankaListNazivFormated>
    <izvorni_sadrzaj>
      <item>GOD 90 d.o.o.</item>
    </izvorni_sadrzaj>
    <derivirana_varijabla naziv="DomainObject.Predmet.ProtuStrankaListNazivFormated_1">
      <item>GOD 90 d.o.o.</item>
    </derivirana_varijabla>
  </DomainObject.Predmet.ProtuStrankaListNazivFormated>
  <DomainObject.Predmet.ProtuStrankaListNazivFormatedOIB>
    <izvorni_sadrzaj>
      <item>GOD 90 d.o.o., OIB 33414458627</item>
    </izvorni_sadrzaj>
    <derivirana_varijabla naziv="DomainObject.Predmet.ProtuStrankaListNazivFormatedOIB_1">
      <item>GOD 90 d.o.o., OIB 33414458627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 90 d.o.o.</izvorni_sadrzaj>
    <derivirana_varijabla naziv="DomainObject.Predmet.ProtustrankaIDrugi_1">GOD 90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GOD 90 d.o.o., OIB 33414458627, Milana Rešetara 30, 10000 Zagreb</izvorni_sadrzaj>
    <derivirana_varijabla naziv="DomainObject.Predmet.ProtustrankaIDrugiAdressOIB_1">GOD 90 d.o.o., OIB 33414458627, Milana Rešetara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GOD 90 d.o.o.</item>
      <item>FINA Regionalni centar Zagreb</item>
    </izvorni_sadrzaj>
    <derivirana_varijabla naziv="DomainObject.Predmet.SudioniciListNaziv_1">
      <item>GOD 90 d.o.o.</item>
      <item>FINA Regionalni centar Zagreb</item>
    </derivirana_varijabla>
  </DomainObject.Predmet.SudioniciListNaziv>
  <DomainObject.Predmet.SudioniciListAdressOIB>
    <izvorni_sadrzaj>
      <item>GOD 90 d.o.o., OIB 33414458627, Milana Rešetara 30,10000 Zagreb</item>
      <item>FINA Regionalni centar Zagreb, OIB 85821130368, Trg svibanjskih žrtava 1995. br. 1,10000 Zagreb</item>
    </izvorni_sadrzaj>
    <derivirana_varijabla naziv="DomainObject.Predmet.SudioniciListAdressOIB_1">
      <item>GOD 90 d.o.o., OIB 33414458627, Milana Rešetara 30,10000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33414458627</item>
      <item>, OIB 85821130368</item>
    </izvorni_sadrzaj>
    <derivirana_varijabla naziv="DomainObject.Predmet.SudioniciListNazivOIB_1">
      <item>, OIB 33414458627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Zagrebačka 17 Vukovar</item>
    </izvorni_sadrzaj>
    <derivirana_varijabla naziv="DomainObject.Predmet.StecajniUpraviteljiListAddressOIB_1">
      <item>Mladen Beljo, OIB 76591147167, Zagrebačka 17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2227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2016-06-28T10:09:00Z</dcterms:created>
  <dc:creator>korisnik</dc:creator>
  <cp:lastModifiedBy>Žana Bem</cp:lastModifiedBy>
  <cp:lastPrinted>2016-06-27T07:33:00Z</cp:lastPrinted>
  <dcterms:modified xmlns:xsi="http://www.w3.org/2001/XMLSchema-instance" xsi:type="dcterms:W3CDTF">2016-06-28T10:11:00Z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